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0CA788E2" w:rsidR="00F72F4F" w:rsidRDefault="00510297" w:rsidP="00F72F4F">
      <w:pPr>
        <w:pStyle w:val="CH"/>
      </w:pPr>
      <w:bookmarkStart w:id="0" w:name="historyclause"/>
      <w:r w:rsidRPr="006073EA">
        <w:t>3GPP RAN WG</w:t>
      </w:r>
      <w:r>
        <w:t>4</w:t>
      </w:r>
      <w:r w:rsidRPr="006073EA">
        <w:t xml:space="preserve"> Meeting #</w:t>
      </w:r>
      <w:r>
        <w:t>1</w:t>
      </w:r>
      <w:r w:rsidR="00CC3FFD">
        <w:t>1</w:t>
      </w:r>
      <w:r w:rsidR="006D6325">
        <w:t>4</w:t>
      </w:r>
      <w:r w:rsidR="008E4496">
        <w:t>bis</w:t>
      </w:r>
      <w:r w:rsidR="00F72F4F">
        <w:tab/>
      </w:r>
      <w:r w:rsidR="00F72F4F">
        <w:tab/>
      </w:r>
      <w:r w:rsidR="00F22A63" w:rsidRPr="00F22A63">
        <w:t>R4-2503196</w:t>
      </w:r>
    </w:p>
    <w:p w14:paraId="4A8CACC6" w14:textId="265C1344" w:rsidR="00F72F4F" w:rsidRPr="00FD166F" w:rsidRDefault="00BB42F9" w:rsidP="00F72F4F">
      <w:pPr>
        <w:pStyle w:val="CH"/>
        <w:tabs>
          <w:tab w:val="clear" w:pos="7920"/>
        </w:tabs>
        <w:rPr>
          <w:b w:val="0"/>
        </w:rPr>
      </w:pPr>
      <w:r>
        <w:t>Wuhan</w:t>
      </w:r>
      <w:r w:rsidR="00EE0194" w:rsidRPr="00CC2275">
        <w:t xml:space="preserve">, </w:t>
      </w:r>
      <w:r>
        <w:t>China</w:t>
      </w:r>
      <w:r w:rsidR="00EE0194" w:rsidRPr="00CC2275">
        <w:t xml:space="preserve">, </w:t>
      </w:r>
      <w:r>
        <w:t>April</w:t>
      </w:r>
      <w:r w:rsidR="00EE0194" w:rsidRPr="00CC2275">
        <w:t xml:space="preserve"> </w:t>
      </w:r>
      <w:r w:rsidR="006D6325">
        <w:t>7</w:t>
      </w:r>
      <w:r w:rsidR="00EE0194" w:rsidRPr="00CC2275">
        <w:rPr>
          <w:vertAlign w:val="superscript"/>
        </w:rPr>
        <w:t>th</w:t>
      </w:r>
      <w:r w:rsidR="00EE0194" w:rsidRPr="00CC2275">
        <w:t xml:space="preserve"> – </w:t>
      </w:r>
      <w:r>
        <w:t>1</w:t>
      </w:r>
      <w:r w:rsidR="006D6325">
        <w:t>1</w:t>
      </w:r>
      <w:r w:rsidR="00B44D4C">
        <w:rPr>
          <w:vertAlign w:val="superscript"/>
        </w:rPr>
        <w:t>th</w:t>
      </w:r>
      <w:r w:rsidR="00EE0194" w:rsidRPr="00CC2275">
        <w:t>, 202</w:t>
      </w:r>
      <w:r w:rsidR="006D6325">
        <w:t>5</w:t>
      </w:r>
    </w:p>
    <w:p w14:paraId="39A0EE25" w14:textId="77777777" w:rsidR="00D309CC" w:rsidRDefault="00D309CC" w:rsidP="00D309CC">
      <w:pPr>
        <w:tabs>
          <w:tab w:val="left" w:pos="2160"/>
        </w:tabs>
        <w:rPr>
          <w:rFonts w:ascii="Arial" w:hAnsi="Arial" w:cs="Arial"/>
          <w:b/>
        </w:rPr>
      </w:pPr>
    </w:p>
    <w:p w14:paraId="6DDCE159" w14:textId="50FFE456" w:rsidR="00D309CC" w:rsidRPr="004D7D9D" w:rsidRDefault="00D309CC" w:rsidP="00D309CC">
      <w:pPr>
        <w:pStyle w:val="CH"/>
        <w:rPr>
          <w:b w:val="0"/>
          <w:bCs/>
        </w:rPr>
      </w:pPr>
      <w:r w:rsidRPr="0008103A">
        <w:t>Agenda item:</w:t>
      </w:r>
      <w:r>
        <w:tab/>
      </w:r>
      <w:r w:rsidR="00D14E34">
        <w:t>7.1.1.1.1</w:t>
      </w:r>
    </w:p>
    <w:p w14:paraId="4DBE005A" w14:textId="4DFA2DBD" w:rsidR="00D309CC" w:rsidRPr="0008103A" w:rsidRDefault="00D309CC" w:rsidP="00D309CC">
      <w:pPr>
        <w:pStyle w:val="CH"/>
        <w:rPr>
          <w:b w:val="0"/>
        </w:rPr>
      </w:pPr>
      <w:r>
        <w:t>Source:</w:t>
      </w:r>
      <w:r>
        <w:tab/>
        <w:t>Apple</w:t>
      </w:r>
    </w:p>
    <w:p w14:paraId="0D2061A1" w14:textId="282530D5" w:rsidR="00D309CC" w:rsidRDefault="00D309CC" w:rsidP="00D6592A">
      <w:pPr>
        <w:pStyle w:val="CH"/>
        <w:ind w:left="2275" w:hanging="2275"/>
      </w:pPr>
      <w:r w:rsidRPr="0008103A">
        <w:t>Title:</w:t>
      </w:r>
      <w:r w:rsidRPr="0008103A">
        <w:tab/>
      </w:r>
      <w:r w:rsidR="003F06C8" w:rsidRPr="003F06C8">
        <w:t>On Rel-19 HPUE CA</w:t>
      </w:r>
      <w:r w:rsidR="002D45A2">
        <w:t xml:space="preserve"> </w:t>
      </w:r>
      <w:r w:rsidR="003F06C8" w:rsidRPr="003F06C8">
        <w:t>DC MSD consideration</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4C7514">
      <w:pPr>
        <w:numPr>
          <w:ilvl w:val="2"/>
          <w:numId w:val="30"/>
        </w:numPr>
        <w:spacing w:after="120"/>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05183B1" w14:textId="27A371A9" w:rsidR="009B4165" w:rsidRDefault="003F06C8" w:rsidP="00A117D6">
      <w:pPr>
        <w:spacing w:after="120"/>
        <w:jc w:val="both"/>
        <w:rPr>
          <w:rFonts w:ascii="Arial" w:hAnsi="Arial" w:cs="Arial"/>
          <w:sz w:val="20"/>
          <w:szCs w:val="20"/>
        </w:rPr>
      </w:pPr>
      <w:r w:rsidRPr="003F06C8">
        <w:rPr>
          <w:rFonts w:ascii="Arial" w:hAnsi="Arial" w:cs="Arial"/>
          <w:sz w:val="20"/>
          <w:szCs w:val="20"/>
        </w:rPr>
        <w:t>For HPUE inter-band UL CA/EN-DC</w:t>
      </w:r>
      <w:r w:rsidR="00727A5D">
        <w:rPr>
          <w:rFonts w:ascii="Arial" w:hAnsi="Arial" w:cs="Arial"/>
          <w:sz w:val="20"/>
          <w:szCs w:val="20"/>
        </w:rPr>
        <w:t>,</w:t>
      </w:r>
      <w:r w:rsidR="006D6325">
        <w:rPr>
          <w:rFonts w:ascii="Arial" w:hAnsi="Arial" w:cs="Arial"/>
          <w:sz w:val="20"/>
          <w:szCs w:val="20"/>
        </w:rPr>
        <w:t xml:space="preserve"> RAN4 has agreed to </w:t>
      </w:r>
      <w:r w:rsidR="00CB6853">
        <w:rPr>
          <w:rFonts w:ascii="Arial" w:hAnsi="Arial" w:cs="Arial"/>
          <w:sz w:val="20"/>
          <w:szCs w:val="20"/>
        </w:rPr>
        <w:t>w</w:t>
      </w:r>
      <w:r w:rsidR="00CB6853" w:rsidRPr="00CB6853">
        <w:rPr>
          <w:rFonts w:ascii="Arial" w:hAnsi="Arial" w:cs="Arial"/>
          <w:sz w:val="20"/>
          <w:szCs w:val="20"/>
        </w:rPr>
        <w:t xml:space="preserve">ork on the feasible unified </w:t>
      </w:r>
      <w:r w:rsidR="00CB6853">
        <w:rPr>
          <w:rFonts w:ascii="Arial" w:hAnsi="Arial" w:cs="Arial"/>
          <w:sz w:val="20"/>
          <w:szCs w:val="20"/>
        </w:rPr>
        <w:t>e</w:t>
      </w:r>
      <w:r w:rsidR="00CB6853" w:rsidRPr="00CB6853">
        <w:rPr>
          <w:rFonts w:ascii="Arial" w:hAnsi="Arial" w:cs="Arial"/>
          <w:sz w:val="20"/>
          <w:szCs w:val="20"/>
        </w:rPr>
        <w:t>quation</w:t>
      </w:r>
      <w:r w:rsidR="00CB6853">
        <w:rPr>
          <w:rFonts w:ascii="Arial" w:hAnsi="Arial" w:cs="Arial"/>
          <w:sz w:val="20"/>
          <w:szCs w:val="20"/>
        </w:rPr>
        <w:t xml:space="preserve">s, </w:t>
      </w:r>
      <w:r w:rsidR="00CB6853" w:rsidRPr="00CB6853">
        <w:rPr>
          <w:rFonts w:ascii="Arial" w:hAnsi="Arial" w:cs="Arial"/>
          <w:sz w:val="20"/>
          <w:szCs w:val="20"/>
        </w:rPr>
        <w:t>LUT</w:t>
      </w:r>
      <w:r w:rsidR="00CB6853">
        <w:rPr>
          <w:rFonts w:ascii="Arial" w:hAnsi="Arial" w:cs="Arial"/>
          <w:sz w:val="20"/>
          <w:szCs w:val="20"/>
        </w:rPr>
        <w:t>, or s</w:t>
      </w:r>
      <w:r w:rsidR="00CB6853" w:rsidRPr="00CB6853">
        <w:rPr>
          <w:rFonts w:ascii="Arial" w:hAnsi="Arial" w:cs="Arial"/>
          <w:sz w:val="20"/>
          <w:szCs w:val="20"/>
        </w:rPr>
        <w:t>implified guidelines for MSD for HPUE band combinations as normative requirements</w:t>
      </w:r>
      <w:r w:rsidR="00CB6853">
        <w:rPr>
          <w:rFonts w:ascii="Arial" w:hAnsi="Arial" w:cs="Arial"/>
          <w:sz w:val="20"/>
          <w:szCs w:val="20"/>
        </w:rPr>
        <w:t xml:space="preserve"> to </w:t>
      </w:r>
      <w:r w:rsidR="00D53DBC" w:rsidRPr="00D53DBC">
        <w:rPr>
          <w:rFonts w:ascii="Arial" w:hAnsi="Arial" w:cs="Arial"/>
          <w:sz w:val="20"/>
          <w:szCs w:val="20"/>
        </w:rPr>
        <w:t>replace the existing method using HPUE MSD tables</w:t>
      </w:r>
      <w:r w:rsidR="00D53DBC">
        <w:rPr>
          <w:rFonts w:ascii="Arial" w:hAnsi="Arial" w:cs="Arial"/>
          <w:sz w:val="20"/>
          <w:szCs w:val="20"/>
        </w:rPr>
        <w:t xml:space="preserve">, as captured in the approved </w:t>
      </w:r>
      <w:r w:rsidR="00D53DBC" w:rsidRPr="00D53DBC">
        <w:rPr>
          <w:rFonts w:ascii="Arial" w:hAnsi="Arial" w:cs="Arial"/>
          <w:sz w:val="20"/>
          <w:szCs w:val="20"/>
        </w:rPr>
        <w:t>“WF on MSD rule”</w:t>
      </w:r>
      <w:r w:rsidR="00D53DBC">
        <w:rPr>
          <w:rFonts w:ascii="Arial" w:hAnsi="Arial" w:cs="Arial"/>
          <w:sz w:val="20"/>
          <w:szCs w:val="20"/>
        </w:rPr>
        <w:t xml:space="preserve"> </w:t>
      </w:r>
      <w:r w:rsidR="00BB42F9">
        <w:rPr>
          <w:rFonts w:ascii="Arial" w:hAnsi="Arial" w:cs="Arial"/>
          <w:sz w:val="20"/>
          <w:szCs w:val="20"/>
        </w:rPr>
        <w:t xml:space="preserve">in </w:t>
      </w:r>
      <w:r w:rsidR="00D53DBC">
        <w:rPr>
          <w:rFonts w:ascii="Arial" w:hAnsi="Arial" w:cs="Arial"/>
          <w:sz w:val="20"/>
          <w:szCs w:val="20"/>
        </w:rPr>
        <w:t xml:space="preserve">RAN4 </w:t>
      </w:r>
      <w:r w:rsidR="00BB42F9">
        <w:rPr>
          <w:rFonts w:ascii="Arial" w:hAnsi="Arial" w:cs="Arial"/>
          <w:sz w:val="20"/>
          <w:szCs w:val="20"/>
        </w:rPr>
        <w:t xml:space="preserve">#113 </w:t>
      </w:r>
      <w:r w:rsidR="00D53DBC">
        <w:rPr>
          <w:rFonts w:ascii="Arial" w:hAnsi="Arial" w:cs="Arial"/>
          <w:sz w:val="20"/>
          <w:szCs w:val="20"/>
        </w:rPr>
        <w:t>meeting</w:t>
      </w:r>
      <w:r w:rsidR="00BB42F9">
        <w:rPr>
          <w:rFonts w:ascii="Arial" w:hAnsi="Arial" w:cs="Arial"/>
          <w:sz w:val="20"/>
          <w:szCs w:val="20"/>
        </w:rPr>
        <w:t xml:space="preserve"> [2]</w:t>
      </w:r>
      <w:r w:rsidR="00D53DBC">
        <w:rPr>
          <w:rFonts w:ascii="Arial" w:hAnsi="Arial" w:cs="Arial"/>
          <w:sz w:val="20"/>
          <w:szCs w:val="20"/>
        </w:rPr>
        <w:t>.</w:t>
      </w:r>
      <w:r w:rsidR="00BA3E97">
        <w:rPr>
          <w:rFonts w:ascii="Arial" w:hAnsi="Arial" w:cs="Arial"/>
          <w:sz w:val="20"/>
          <w:szCs w:val="20"/>
        </w:rPr>
        <w:t xml:space="preserve"> </w:t>
      </w:r>
      <w:r w:rsidR="00BB42F9">
        <w:rPr>
          <w:rFonts w:ascii="Arial" w:hAnsi="Arial" w:cs="Arial"/>
          <w:sz w:val="20"/>
          <w:szCs w:val="20"/>
        </w:rPr>
        <w:t>In last RAN4 meeting, t</w:t>
      </w:r>
      <w:r w:rsidR="00BA3E97">
        <w:rPr>
          <w:rFonts w:ascii="Arial" w:hAnsi="Arial" w:cs="Arial"/>
          <w:sz w:val="20"/>
          <w:szCs w:val="20"/>
        </w:rPr>
        <w:t xml:space="preserve">hough </w:t>
      </w:r>
      <w:r w:rsidR="00BB42F9">
        <w:rPr>
          <w:rFonts w:ascii="Arial" w:hAnsi="Arial" w:cs="Arial"/>
          <w:sz w:val="20"/>
          <w:szCs w:val="20"/>
        </w:rPr>
        <w:t xml:space="preserve">substantial efforts had been spent </w:t>
      </w:r>
      <w:r w:rsidR="00B37AA2">
        <w:rPr>
          <w:rFonts w:ascii="Arial" w:hAnsi="Arial" w:cs="Arial"/>
          <w:sz w:val="20"/>
          <w:szCs w:val="20"/>
        </w:rPr>
        <w:t xml:space="preserve">by a few companies </w:t>
      </w:r>
      <w:r w:rsidR="00BB42F9">
        <w:rPr>
          <w:rFonts w:ascii="Arial" w:hAnsi="Arial" w:cs="Arial"/>
          <w:sz w:val="20"/>
          <w:szCs w:val="20"/>
        </w:rPr>
        <w:t>to generate a set of preliminary LUTs</w:t>
      </w:r>
      <w:r w:rsidR="00B37AA2">
        <w:rPr>
          <w:rFonts w:ascii="Arial" w:hAnsi="Arial" w:cs="Arial"/>
          <w:sz w:val="20"/>
          <w:szCs w:val="20"/>
        </w:rPr>
        <w:t xml:space="preserve"> for HPUE MSD as captured in the “WF on MSD rules” (R4-2502864)</w:t>
      </w:r>
      <w:r w:rsidR="00AD7BA4">
        <w:rPr>
          <w:rFonts w:ascii="Arial" w:hAnsi="Arial" w:cs="Arial"/>
          <w:sz w:val="20"/>
          <w:szCs w:val="20"/>
        </w:rPr>
        <w:t xml:space="preserve"> </w:t>
      </w:r>
      <w:r w:rsidR="00B37AA2">
        <w:rPr>
          <w:rFonts w:ascii="Arial" w:hAnsi="Arial" w:cs="Arial"/>
          <w:sz w:val="20"/>
          <w:szCs w:val="20"/>
        </w:rPr>
        <w:t xml:space="preserve">which however was not agreed and the WF was withdrawn due to the concern that a unified LUT may not be applicable to all MSD mechanisms for single UL transmission where further clarifications on the </w:t>
      </w:r>
      <w:r w:rsidR="00340BEC">
        <w:rPr>
          <w:rFonts w:ascii="Arial" w:hAnsi="Arial" w:cs="Arial"/>
          <w:sz w:val="20"/>
          <w:szCs w:val="20"/>
        </w:rPr>
        <w:t>increase of interference power level and the impact to main and diversity Rx paths</w:t>
      </w:r>
      <w:r w:rsidR="007711B7">
        <w:rPr>
          <w:rFonts w:ascii="Arial" w:hAnsi="Arial" w:cs="Arial"/>
          <w:sz w:val="20"/>
          <w:szCs w:val="20"/>
        </w:rPr>
        <w:t xml:space="preserve"> are deemed necessary</w:t>
      </w:r>
      <w:r w:rsidR="00ED2D3C">
        <w:rPr>
          <w:rFonts w:ascii="Arial" w:hAnsi="Arial" w:cs="Arial"/>
          <w:sz w:val="20"/>
          <w:szCs w:val="20"/>
        </w:rPr>
        <w:t>. In addition, how LUT(s) would be generated and whether they are necessary to align with the existing HPUE MSD requirements within certain tolerance may need to be further discussed.</w:t>
      </w:r>
      <w:r w:rsidR="007711B7">
        <w:rPr>
          <w:rFonts w:ascii="Arial" w:hAnsi="Arial" w:cs="Arial"/>
          <w:sz w:val="20"/>
          <w:szCs w:val="20"/>
        </w:rPr>
        <w:t xml:space="preserve"> </w:t>
      </w:r>
      <w:r w:rsidR="00340BEC">
        <w:rPr>
          <w:rFonts w:ascii="Arial" w:hAnsi="Arial" w:cs="Arial"/>
          <w:sz w:val="20"/>
          <w:szCs w:val="20"/>
        </w:rPr>
        <w:t xml:space="preserve"> </w:t>
      </w:r>
      <w:r w:rsidR="00B37AA2">
        <w:rPr>
          <w:rFonts w:ascii="Arial" w:hAnsi="Arial" w:cs="Arial"/>
          <w:sz w:val="20"/>
          <w:szCs w:val="20"/>
        </w:rPr>
        <w:t xml:space="preserve">   </w:t>
      </w:r>
      <w:r w:rsidR="00B54007">
        <w:rPr>
          <w:rFonts w:ascii="Arial" w:hAnsi="Arial" w:cs="Arial"/>
          <w:sz w:val="20"/>
          <w:szCs w:val="20"/>
        </w:rPr>
        <w:t xml:space="preserve">   </w:t>
      </w:r>
    </w:p>
    <w:p w14:paraId="750D3A2C" w14:textId="77777777" w:rsidR="009B4165" w:rsidRDefault="009B4165" w:rsidP="009B4165">
      <w:pPr>
        <w:jc w:val="both"/>
        <w:rPr>
          <w:rFonts w:ascii="Arial" w:hAnsi="Arial" w:cs="Arial"/>
          <w:sz w:val="20"/>
          <w:szCs w:val="20"/>
        </w:rPr>
      </w:pPr>
    </w:p>
    <w:p w14:paraId="06E92CC7" w14:textId="101EA418"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share our views on </w:t>
      </w:r>
      <w:r w:rsidR="00745FCD">
        <w:rPr>
          <w:rFonts w:ascii="Arial" w:hAnsi="Arial" w:cs="Arial"/>
          <w:sz w:val="20"/>
          <w:szCs w:val="20"/>
        </w:rPr>
        <w:t>the</w:t>
      </w:r>
      <w:r w:rsidR="00422611">
        <w:rPr>
          <w:rFonts w:ascii="Arial" w:hAnsi="Arial" w:cs="Arial"/>
          <w:sz w:val="20"/>
          <w:szCs w:val="20"/>
        </w:rPr>
        <w:t xml:space="preserve"> </w:t>
      </w:r>
      <w:r w:rsidR="00ED2D3C">
        <w:rPr>
          <w:rFonts w:ascii="Arial" w:hAnsi="Arial" w:cs="Arial"/>
          <w:sz w:val="20"/>
          <w:szCs w:val="20"/>
        </w:rPr>
        <w:t xml:space="preserve">underlining assumptions to </w:t>
      </w:r>
      <w:r w:rsidR="00AB1859">
        <w:rPr>
          <w:rFonts w:ascii="Arial" w:hAnsi="Arial" w:cs="Arial"/>
          <w:sz w:val="20"/>
          <w:szCs w:val="20"/>
        </w:rPr>
        <w:t>enable</w:t>
      </w:r>
      <w:r w:rsidR="00ED2D3C">
        <w:rPr>
          <w:rFonts w:ascii="Arial" w:hAnsi="Arial" w:cs="Arial"/>
          <w:sz w:val="20"/>
          <w:szCs w:val="20"/>
        </w:rPr>
        <w:t xml:space="preserve"> a unified </w:t>
      </w:r>
      <w:r w:rsidR="00422611">
        <w:rPr>
          <w:rFonts w:ascii="Arial" w:hAnsi="Arial" w:cs="Arial"/>
          <w:sz w:val="20"/>
          <w:szCs w:val="20"/>
        </w:rPr>
        <w:t xml:space="preserve">HPUE MSD </w:t>
      </w:r>
      <w:r w:rsidR="00422611" w:rsidRPr="00422611">
        <w:rPr>
          <w:rFonts w:ascii="Arial" w:hAnsi="Arial" w:cs="Arial"/>
          <w:sz w:val="20"/>
          <w:szCs w:val="20"/>
        </w:rPr>
        <w:sym w:font="Symbol" w:char="F044"/>
      </w:r>
      <w:r w:rsidR="00422611" w:rsidRPr="00422611">
        <w:rPr>
          <w:rFonts w:ascii="Arial" w:hAnsi="Arial" w:cs="Arial"/>
          <w:sz w:val="20"/>
          <w:szCs w:val="20"/>
        </w:rPr>
        <w:t>PCx</w:t>
      </w:r>
      <w:r w:rsidR="00ED2D3C">
        <w:rPr>
          <w:rFonts w:ascii="Arial" w:hAnsi="Arial" w:cs="Arial"/>
          <w:sz w:val="20"/>
          <w:szCs w:val="20"/>
        </w:rPr>
        <w:t xml:space="preserve"> </w:t>
      </w:r>
      <w:r w:rsidR="001D1A05">
        <w:rPr>
          <w:rFonts w:ascii="Arial" w:hAnsi="Arial" w:cs="Arial"/>
          <w:sz w:val="20"/>
          <w:szCs w:val="20"/>
        </w:rPr>
        <w:t xml:space="preserve">for </w:t>
      </w:r>
      <w:r w:rsidR="00422611">
        <w:rPr>
          <w:rFonts w:ascii="Arial" w:hAnsi="Arial" w:cs="Arial"/>
          <w:sz w:val="20"/>
          <w:szCs w:val="20"/>
        </w:rPr>
        <w:t>different single UL MSD mechanisms</w:t>
      </w:r>
      <w:r w:rsidR="004C7514">
        <w:rPr>
          <w:rFonts w:ascii="Arial" w:hAnsi="Arial" w:cs="Arial"/>
          <w:sz w:val="20"/>
          <w:szCs w:val="20"/>
        </w:rPr>
        <w:t xml:space="preserve">. For 2UL IMD MSD, we also provide our views on whether </w:t>
      </w:r>
      <w:r w:rsidR="004C7514" w:rsidRPr="004C7514">
        <w:rPr>
          <w:rFonts w:ascii="Arial" w:hAnsi="Arial" w:cs="Arial"/>
          <w:sz w:val="20"/>
          <w:szCs w:val="20"/>
          <w:lang w:val="en-GB"/>
        </w:rPr>
        <w:t xml:space="preserve">IMD order </w:t>
      </w:r>
      <w:r w:rsidR="004E3367">
        <w:rPr>
          <w:rFonts w:ascii="Arial" w:hAnsi="Arial" w:cs="Arial"/>
          <w:sz w:val="20"/>
          <w:szCs w:val="20"/>
          <w:lang w:val="en-GB"/>
        </w:rPr>
        <w:t>is</w:t>
      </w:r>
      <w:r w:rsidR="004C7514" w:rsidRPr="004C7514">
        <w:rPr>
          <w:rFonts w:ascii="Arial" w:hAnsi="Arial" w:cs="Arial"/>
          <w:sz w:val="20"/>
          <w:szCs w:val="20"/>
          <w:lang w:val="en-GB"/>
        </w:rPr>
        <w:t xml:space="preserve"> sufficient to design LUT/set of equations or both IMD order and the IMD index should be accounted for.</w:t>
      </w:r>
      <w:r w:rsidR="001D1A05">
        <w:rPr>
          <w:rFonts w:ascii="Arial" w:hAnsi="Arial" w:cs="Arial"/>
          <w:sz w:val="20"/>
          <w:szCs w:val="20"/>
          <w:lang w:val="en-GB"/>
        </w:rPr>
        <w:t xml:space="preserve"> In addition, we propose </w:t>
      </w:r>
      <w:r w:rsidR="00AB1859" w:rsidRPr="00AB1859">
        <w:rPr>
          <w:rFonts w:ascii="Arial" w:hAnsi="Arial" w:cs="Arial"/>
          <w:sz w:val="20"/>
          <w:szCs w:val="20"/>
        </w:rPr>
        <w:t>RAN4 to only specify 2UL IMD MSD with equal UL power</w:t>
      </w:r>
      <w:r w:rsidR="00AB1859">
        <w:rPr>
          <w:rFonts w:ascii="Arial" w:hAnsi="Arial" w:cs="Arial"/>
          <w:sz w:val="20"/>
          <w:szCs w:val="20"/>
        </w:rPr>
        <w:t xml:space="preserve"> to simplify the HPUE MSD requirements with LUT(s).</w:t>
      </w:r>
      <w:r w:rsidR="004C7514">
        <w:rPr>
          <w:rFonts w:ascii="Arial" w:hAnsi="Arial" w:cs="Arial"/>
          <w:sz w:val="20"/>
          <w:szCs w:val="20"/>
        </w:rPr>
        <w:t xml:space="preserve"> </w:t>
      </w:r>
      <w:r w:rsidR="00422611">
        <w:rPr>
          <w:rFonts w:ascii="Arial" w:hAnsi="Arial" w:cs="Arial"/>
          <w:sz w:val="20"/>
          <w:szCs w:val="20"/>
        </w:rPr>
        <w:t xml:space="preserve">  </w:t>
      </w:r>
      <w:r w:rsidR="00745FCD">
        <w:rPr>
          <w:rFonts w:ascii="Arial" w:hAnsi="Arial" w:cs="Arial"/>
          <w:sz w:val="20"/>
          <w:szCs w:val="20"/>
        </w:rPr>
        <w:t xml:space="preserve">  </w:t>
      </w:r>
      <w:r w:rsidR="00271FFB">
        <w:rPr>
          <w:rFonts w:ascii="Arial" w:hAnsi="Arial" w:cs="Arial"/>
          <w:sz w:val="20"/>
          <w:szCs w:val="20"/>
        </w:rPr>
        <w:t xml:space="preserve">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0FD11183" w14:textId="77777777" w:rsidR="00295527" w:rsidRDefault="00295527" w:rsidP="00295527">
      <w:pPr>
        <w:jc w:val="both"/>
        <w:rPr>
          <w:rFonts w:ascii="Arial" w:hAnsi="Arial" w:cs="Arial"/>
          <w:bCs/>
          <w:sz w:val="20"/>
          <w:szCs w:val="20"/>
        </w:rPr>
      </w:pPr>
    </w:p>
    <w:p w14:paraId="698535FA" w14:textId="576E713E" w:rsidR="004D35E2" w:rsidRPr="0093313C" w:rsidRDefault="004D35E2" w:rsidP="004D35E2">
      <w:pPr>
        <w:pStyle w:val="Heading2"/>
        <w:spacing w:after="120"/>
        <w:ind w:left="1138" w:hanging="1138"/>
      </w:pPr>
      <w:r>
        <w:t>2.1</w:t>
      </w:r>
      <w:r>
        <w:tab/>
        <w:t>Single UL MSD</w:t>
      </w:r>
    </w:p>
    <w:p w14:paraId="1E9C340A" w14:textId="77777777" w:rsidR="004D35E2" w:rsidRDefault="004D35E2" w:rsidP="004D35E2">
      <w:pPr>
        <w:jc w:val="both"/>
        <w:rPr>
          <w:rFonts w:ascii="Arial" w:hAnsi="Arial" w:cs="Arial"/>
          <w:bCs/>
          <w:sz w:val="20"/>
          <w:szCs w:val="20"/>
        </w:rPr>
      </w:pPr>
    </w:p>
    <w:p w14:paraId="78DB898C" w14:textId="5013AF2E" w:rsidR="00B77BF2" w:rsidRDefault="004D35E2" w:rsidP="008C6C35">
      <w:pPr>
        <w:spacing w:after="120"/>
        <w:jc w:val="both"/>
        <w:rPr>
          <w:rFonts w:ascii="Arial" w:hAnsi="Arial" w:cs="Arial"/>
          <w:bCs/>
          <w:sz w:val="20"/>
          <w:szCs w:val="20"/>
        </w:rPr>
      </w:pPr>
      <w:r>
        <w:rPr>
          <w:rFonts w:ascii="Arial" w:hAnsi="Arial" w:cs="Arial"/>
          <w:bCs/>
          <w:sz w:val="20"/>
          <w:szCs w:val="20"/>
        </w:rPr>
        <w:t xml:space="preserve">Single UL MSD can be due to UL harmonic, Rx harmonic mixing, or cross-band interference. </w:t>
      </w:r>
      <w:r w:rsidR="004662BE">
        <w:rPr>
          <w:rFonts w:ascii="Arial" w:hAnsi="Arial" w:cs="Arial"/>
          <w:bCs/>
          <w:sz w:val="20"/>
          <w:szCs w:val="20"/>
        </w:rPr>
        <w:t>For UL harmonic</w:t>
      </w:r>
      <w:r w:rsidR="001E30DA">
        <w:rPr>
          <w:rFonts w:ascii="Arial" w:hAnsi="Arial" w:cs="Arial"/>
          <w:bCs/>
          <w:sz w:val="20"/>
          <w:szCs w:val="20"/>
        </w:rPr>
        <w:t xml:space="preserve"> and cross-band interference,</w:t>
      </w:r>
      <w:r w:rsidR="004662BE">
        <w:rPr>
          <w:rFonts w:ascii="Arial" w:hAnsi="Arial" w:cs="Arial"/>
          <w:bCs/>
          <w:sz w:val="20"/>
          <w:szCs w:val="20"/>
        </w:rPr>
        <w:t xml:space="preserve"> the </w:t>
      </w:r>
      <w:r w:rsidR="001E30DA">
        <w:rPr>
          <w:rFonts w:ascii="Arial" w:hAnsi="Arial" w:cs="Arial"/>
          <w:bCs/>
          <w:sz w:val="20"/>
          <w:szCs w:val="20"/>
        </w:rPr>
        <w:t xml:space="preserve">mechanisms for </w:t>
      </w:r>
      <w:r w:rsidR="004662BE">
        <w:rPr>
          <w:rFonts w:ascii="Arial" w:hAnsi="Arial" w:cs="Arial"/>
          <w:bCs/>
          <w:sz w:val="20"/>
          <w:szCs w:val="20"/>
        </w:rPr>
        <w:t xml:space="preserve">MSD </w:t>
      </w:r>
      <w:r w:rsidR="007B4FBC">
        <w:rPr>
          <w:rFonts w:ascii="Arial" w:hAnsi="Arial" w:cs="Arial"/>
          <w:bCs/>
          <w:sz w:val="20"/>
          <w:szCs w:val="20"/>
        </w:rPr>
        <w:t>aggravation</w:t>
      </w:r>
      <w:r w:rsidR="004662BE">
        <w:rPr>
          <w:rFonts w:ascii="Arial" w:hAnsi="Arial" w:cs="Arial"/>
          <w:bCs/>
          <w:sz w:val="20"/>
          <w:szCs w:val="20"/>
        </w:rPr>
        <w:t xml:space="preserve"> from PC3 to PC2 and PC1.5 </w:t>
      </w:r>
      <w:r w:rsidR="001E30DA">
        <w:rPr>
          <w:rFonts w:ascii="Arial" w:hAnsi="Arial" w:cs="Arial"/>
          <w:bCs/>
          <w:sz w:val="20"/>
          <w:szCs w:val="20"/>
        </w:rPr>
        <w:t xml:space="preserve">in general are quite similar as they both </w:t>
      </w:r>
      <w:r w:rsidR="007B4FBC">
        <w:rPr>
          <w:rFonts w:ascii="Arial" w:hAnsi="Arial" w:cs="Arial"/>
          <w:bCs/>
          <w:sz w:val="20"/>
          <w:szCs w:val="20"/>
        </w:rPr>
        <w:t xml:space="preserve">are </w:t>
      </w:r>
      <w:r w:rsidR="001E30DA">
        <w:rPr>
          <w:rFonts w:ascii="Arial" w:hAnsi="Arial" w:cs="Arial"/>
          <w:bCs/>
          <w:sz w:val="20"/>
          <w:szCs w:val="20"/>
        </w:rPr>
        <w:t xml:space="preserve">primarily caused by the inter-modulation products of the aggressor UL due </w:t>
      </w:r>
      <w:r w:rsidR="001E30DA">
        <w:rPr>
          <w:rFonts w:ascii="Arial" w:hAnsi="Arial" w:cs="Arial"/>
          <w:bCs/>
          <w:sz w:val="20"/>
          <w:szCs w:val="20"/>
        </w:rPr>
        <w:lastRenderedPageBreak/>
        <w:t xml:space="preserve">to power amplifier </w:t>
      </w:r>
      <w:r w:rsidR="006A19F3">
        <w:rPr>
          <w:rFonts w:ascii="Arial" w:hAnsi="Arial" w:cs="Arial"/>
          <w:bCs/>
          <w:sz w:val="20"/>
          <w:szCs w:val="20"/>
        </w:rPr>
        <w:t xml:space="preserve">(PA) </w:t>
      </w:r>
      <w:r w:rsidR="001E30DA">
        <w:rPr>
          <w:rFonts w:ascii="Arial" w:hAnsi="Arial" w:cs="Arial"/>
          <w:bCs/>
          <w:sz w:val="20"/>
          <w:szCs w:val="20"/>
        </w:rPr>
        <w:t xml:space="preserve">nonlinearity. On the other hand, for </w:t>
      </w:r>
      <w:r w:rsidR="007B4FBC">
        <w:rPr>
          <w:rFonts w:ascii="Arial" w:hAnsi="Arial" w:cs="Arial"/>
          <w:bCs/>
          <w:sz w:val="20"/>
          <w:szCs w:val="20"/>
        </w:rPr>
        <w:t xml:space="preserve">Rx </w:t>
      </w:r>
      <w:r w:rsidR="001E30DA">
        <w:rPr>
          <w:rFonts w:ascii="Arial" w:hAnsi="Arial" w:cs="Arial"/>
          <w:bCs/>
          <w:sz w:val="20"/>
          <w:szCs w:val="20"/>
        </w:rPr>
        <w:t xml:space="preserve">harmonic mixing, the </w:t>
      </w:r>
      <w:r w:rsidR="007B4FBC">
        <w:rPr>
          <w:rFonts w:ascii="Arial" w:hAnsi="Arial" w:cs="Arial"/>
          <w:bCs/>
          <w:sz w:val="20"/>
          <w:szCs w:val="20"/>
        </w:rPr>
        <w:t xml:space="preserve">MSD aggravation is mainly due to the aggressor UL power increase, i.e., 3dB and 6dB for PC2 and PC1.5, respectively.  </w:t>
      </w:r>
      <w:r w:rsidR="001E30DA">
        <w:rPr>
          <w:rFonts w:ascii="Arial" w:hAnsi="Arial" w:cs="Arial"/>
          <w:bCs/>
          <w:sz w:val="20"/>
          <w:szCs w:val="20"/>
        </w:rPr>
        <w:t xml:space="preserve">  </w:t>
      </w:r>
    </w:p>
    <w:p w14:paraId="710B4D47" w14:textId="77777777" w:rsidR="00B77BF2" w:rsidRDefault="00B77BF2" w:rsidP="00B77BF2">
      <w:pPr>
        <w:jc w:val="both"/>
        <w:rPr>
          <w:rFonts w:ascii="Arial" w:hAnsi="Arial" w:cs="Arial"/>
          <w:bCs/>
          <w:sz w:val="20"/>
          <w:szCs w:val="20"/>
        </w:rPr>
      </w:pPr>
    </w:p>
    <w:p w14:paraId="794E9F50" w14:textId="63F01080" w:rsidR="00191285" w:rsidRPr="00191285" w:rsidRDefault="00B77BF2" w:rsidP="008C6C35">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xml:space="preserve">: </w:t>
      </w:r>
      <w:r w:rsidR="007B4FBC" w:rsidRPr="007B4FBC">
        <w:rPr>
          <w:rFonts w:ascii="Arial" w:hAnsi="Arial" w:cs="Arial"/>
          <w:bCs/>
          <w:i/>
          <w:iCs/>
          <w:sz w:val="20"/>
          <w:szCs w:val="20"/>
        </w:rPr>
        <w:t xml:space="preserve">For UL harmonic and cross-band interference, the mechanisms for MSD aggravation from PC3 to PC2 and PC1.5 in general are quite similar as they both are primarily caused by the inter-modulation products of the aggressor UL due to </w:t>
      </w:r>
      <w:r w:rsidR="006A19F3">
        <w:rPr>
          <w:rFonts w:ascii="Arial" w:hAnsi="Arial" w:cs="Arial"/>
          <w:bCs/>
          <w:i/>
          <w:iCs/>
          <w:sz w:val="20"/>
          <w:szCs w:val="20"/>
        </w:rPr>
        <w:t>PA</w:t>
      </w:r>
      <w:r w:rsidR="007B4FBC" w:rsidRPr="007B4FBC">
        <w:rPr>
          <w:rFonts w:ascii="Arial" w:hAnsi="Arial" w:cs="Arial"/>
          <w:bCs/>
          <w:i/>
          <w:iCs/>
          <w:sz w:val="20"/>
          <w:szCs w:val="20"/>
        </w:rPr>
        <w:t xml:space="preserve"> nonlinearity.</w:t>
      </w:r>
    </w:p>
    <w:p w14:paraId="14D0D747" w14:textId="77777777" w:rsidR="00191285" w:rsidRDefault="00191285" w:rsidP="00191285">
      <w:pPr>
        <w:jc w:val="both"/>
        <w:rPr>
          <w:rFonts w:ascii="Arial" w:hAnsi="Arial" w:cs="Arial"/>
          <w:bCs/>
          <w:sz w:val="20"/>
          <w:szCs w:val="20"/>
        </w:rPr>
      </w:pPr>
    </w:p>
    <w:p w14:paraId="7DFDE12E" w14:textId="3448C1FB" w:rsidR="007B4FBC" w:rsidRDefault="007B4FBC" w:rsidP="008D4E29">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2</w:t>
      </w:r>
      <w:r w:rsidRPr="00191285">
        <w:rPr>
          <w:rFonts w:ascii="Arial" w:hAnsi="Arial" w:cs="Arial"/>
          <w:bCs/>
          <w:i/>
          <w:iCs/>
          <w:sz w:val="20"/>
          <w:szCs w:val="20"/>
        </w:rPr>
        <w:t xml:space="preserve">: </w:t>
      </w:r>
      <w:r w:rsidR="00AD7BA4">
        <w:rPr>
          <w:rFonts w:ascii="Arial" w:hAnsi="Arial" w:cs="Arial"/>
          <w:bCs/>
          <w:i/>
          <w:iCs/>
          <w:sz w:val="20"/>
          <w:szCs w:val="20"/>
        </w:rPr>
        <w:t xml:space="preserve">For </w:t>
      </w:r>
      <w:r w:rsidR="00A012FB" w:rsidRPr="00A012FB">
        <w:rPr>
          <w:rFonts w:ascii="Arial" w:hAnsi="Arial" w:cs="Arial"/>
          <w:bCs/>
          <w:i/>
          <w:iCs/>
          <w:sz w:val="20"/>
          <w:szCs w:val="20"/>
        </w:rPr>
        <w:t>Rx harmonic mixing, the MSD aggravation is mainly due to the aggressor UL power increase, i.e., 3dB and 6dB for PC2 and PC1.5, respectively</w:t>
      </w:r>
      <w:r w:rsidRPr="007B4FBC">
        <w:rPr>
          <w:rFonts w:ascii="Arial" w:hAnsi="Arial" w:cs="Arial"/>
          <w:bCs/>
          <w:i/>
          <w:iCs/>
          <w:sz w:val="20"/>
          <w:szCs w:val="20"/>
        </w:rPr>
        <w:t>.</w:t>
      </w:r>
    </w:p>
    <w:p w14:paraId="2BDC2E45" w14:textId="77777777" w:rsidR="007B4FBC" w:rsidRDefault="007B4FBC" w:rsidP="007B4FBC">
      <w:pPr>
        <w:jc w:val="both"/>
        <w:rPr>
          <w:rFonts w:ascii="Arial" w:hAnsi="Arial" w:cs="Arial"/>
          <w:bCs/>
          <w:sz w:val="20"/>
          <w:szCs w:val="20"/>
        </w:rPr>
      </w:pPr>
    </w:p>
    <w:p w14:paraId="04CDDD2A" w14:textId="00F0CB92" w:rsidR="00C8247D" w:rsidRDefault="00A012FB" w:rsidP="008D4E29">
      <w:pPr>
        <w:spacing w:after="120"/>
        <w:jc w:val="both"/>
        <w:rPr>
          <w:rFonts w:ascii="Arial" w:hAnsi="Arial" w:cs="Arial"/>
          <w:bCs/>
          <w:sz w:val="20"/>
          <w:szCs w:val="20"/>
        </w:rPr>
      </w:pPr>
      <w:r>
        <w:rPr>
          <w:rFonts w:ascii="Arial" w:hAnsi="Arial" w:cs="Arial"/>
          <w:bCs/>
          <w:sz w:val="20"/>
          <w:szCs w:val="20"/>
        </w:rPr>
        <w:t xml:space="preserve">In an ideal situation for </w:t>
      </w:r>
      <w:r w:rsidR="006A19F3">
        <w:rPr>
          <w:rFonts w:ascii="Arial" w:hAnsi="Arial" w:cs="Arial"/>
          <w:bCs/>
          <w:sz w:val="20"/>
          <w:szCs w:val="20"/>
        </w:rPr>
        <w:t xml:space="preserve">1Tx PC2 </w:t>
      </w:r>
      <w:r>
        <w:rPr>
          <w:rFonts w:ascii="Arial" w:hAnsi="Arial" w:cs="Arial"/>
          <w:bCs/>
          <w:sz w:val="20"/>
          <w:szCs w:val="20"/>
        </w:rPr>
        <w:t xml:space="preserve">HPUE, the </w:t>
      </w:r>
      <w:r w:rsidR="006A19F3">
        <w:rPr>
          <w:rFonts w:ascii="Arial" w:hAnsi="Arial" w:cs="Arial"/>
          <w:bCs/>
          <w:sz w:val="20"/>
          <w:szCs w:val="20"/>
        </w:rPr>
        <w:t xml:space="preserve">PA </w:t>
      </w:r>
      <w:r>
        <w:rPr>
          <w:rFonts w:ascii="Arial" w:hAnsi="Arial" w:cs="Arial"/>
          <w:bCs/>
          <w:sz w:val="20"/>
          <w:szCs w:val="20"/>
        </w:rPr>
        <w:t xml:space="preserve">non-linearity (OIPx – Output x order Intercept Point) is expected to be </w:t>
      </w:r>
      <w:r w:rsidR="006A19F3">
        <w:rPr>
          <w:rFonts w:ascii="Arial" w:hAnsi="Arial" w:cs="Arial"/>
          <w:bCs/>
          <w:sz w:val="20"/>
          <w:szCs w:val="20"/>
        </w:rPr>
        <w:t>improved</w:t>
      </w:r>
      <w:r>
        <w:rPr>
          <w:rFonts w:ascii="Arial" w:hAnsi="Arial" w:cs="Arial"/>
          <w:bCs/>
          <w:sz w:val="20"/>
          <w:szCs w:val="20"/>
        </w:rPr>
        <w:t xml:space="preserve"> by </w:t>
      </w:r>
      <w:r w:rsidR="006A19F3">
        <w:rPr>
          <w:rFonts w:ascii="Arial" w:hAnsi="Arial" w:cs="Arial"/>
          <w:bCs/>
          <w:sz w:val="20"/>
          <w:szCs w:val="20"/>
        </w:rPr>
        <w:t>3</w:t>
      </w:r>
      <w:r w:rsidR="002F7E74">
        <w:rPr>
          <w:rFonts w:ascii="Arial" w:hAnsi="Arial" w:cs="Arial"/>
          <w:bCs/>
          <w:sz w:val="20"/>
          <w:szCs w:val="20"/>
        </w:rPr>
        <w:t>.5dB as compared to P3 PA as PC2 ACLR is 1dB tighter than PC3 ACLR, assuming ACLR is dominated by IM3. However, considering the non</w:t>
      </w:r>
      <w:r w:rsidR="00796C79">
        <w:rPr>
          <w:rFonts w:ascii="Arial" w:hAnsi="Arial" w:cs="Arial"/>
          <w:bCs/>
          <w:sz w:val="20"/>
          <w:szCs w:val="20"/>
        </w:rPr>
        <w:t xml:space="preserve">-ideality in practical PA design, </w:t>
      </w:r>
      <w:r w:rsidR="005B524C">
        <w:rPr>
          <w:rFonts w:ascii="Arial" w:hAnsi="Arial" w:cs="Arial"/>
          <w:bCs/>
          <w:sz w:val="20"/>
          <w:szCs w:val="20"/>
        </w:rPr>
        <w:t>it may be admissible to assume PC2 PA non-linearity is effectively improved by 3dB as compared to PC3</w:t>
      </w:r>
      <w:r w:rsidR="00DB01EB">
        <w:rPr>
          <w:rFonts w:ascii="Arial" w:hAnsi="Arial" w:cs="Arial"/>
          <w:bCs/>
          <w:sz w:val="20"/>
          <w:szCs w:val="20"/>
        </w:rPr>
        <w:t xml:space="preserve"> PA</w:t>
      </w:r>
      <w:r w:rsidR="005B524C">
        <w:rPr>
          <w:rFonts w:ascii="Arial" w:hAnsi="Arial" w:cs="Arial"/>
          <w:bCs/>
          <w:sz w:val="20"/>
          <w:szCs w:val="20"/>
        </w:rPr>
        <w:t>. With that assumption, it can be expected that all PC2 IMD products (including harmonics) power would increase by 3dB</w:t>
      </w:r>
      <w:r w:rsidR="00DB01EB">
        <w:rPr>
          <w:rFonts w:ascii="Arial" w:hAnsi="Arial" w:cs="Arial"/>
          <w:bCs/>
          <w:sz w:val="20"/>
          <w:szCs w:val="20"/>
        </w:rPr>
        <w:t xml:space="preserve"> as compared to PC3, and that would essentially align the interference power increase among all MSD mechanisms.  </w:t>
      </w:r>
      <w:r w:rsidR="005B524C">
        <w:rPr>
          <w:rFonts w:ascii="Arial" w:hAnsi="Arial" w:cs="Arial"/>
          <w:bCs/>
          <w:sz w:val="20"/>
          <w:szCs w:val="20"/>
        </w:rPr>
        <w:t xml:space="preserve">    </w:t>
      </w:r>
      <w:r w:rsidR="00796C79">
        <w:rPr>
          <w:rFonts w:ascii="Arial" w:hAnsi="Arial" w:cs="Arial"/>
          <w:bCs/>
          <w:sz w:val="20"/>
          <w:szCs w:val="20"/>
        </w:rPr>
        <w:t xml:space="preserve"> </w:t>
      </w:r>
      <w:r w:rsidR="002F7E74">
        <w:rPr>
          <w:rFonts w:ascii="Arial" w:hAnsi="Arial" w:cs="Arial"/>
          <w:bCs/>
          <w:sz w:val="20"/>
          <w:szCs w:val="20"/>
        </w:rPr>
        <w:t xml:space="preserve"> </w:t>
      </w:r>
      <w:r w:rsidR="006A19F3">
        <w:rPr>
          <w:rFonts w:ascii="Arial" w:hAnsi="Arial" w:cs="Arial"/>
          <w:bCs/>
          <w:sz w:val="20"/>
          <w:szCs w:val="20"/>
        </w:rPr>
        <w:t xml:space="preserve">  </w:t>
      </w:r>
    </w:p>
    <w:p w14:paraId="68F8F8AC" w14:textId="77777777" w:rsidR="00C8247D" w:rsidRDefault="00C8247D" w:rsidP="00191285">
      <w:pPr>
        <w:jc w:val="both"/>
        <w:rPr>
          <w:rFonts w:ascii="Arial" w:hAnsi="Arial" w:cs="Arial"/>
          <w:bCs/>
          <w:sz w:val="20"/>
          <w:szCs w:val="20"/>
        </w:rPr>
      </w:pPr>
    </w:p>
    <w:p w14:paraId="2FF6AC13" w14:textId="15BA59B2" w:rsidR="00191285" w:rsidRPr="00191285" w:rsidRDefault="00191285" w:rsidP="00191285">
      <w:pPr>
        <w:spacing w:after="120"/>
        <w:jc w:val="both"/>
        <w:rPr>
          <w:rFonts w:ascii="Arial" w:hAnsi="Arial" w:cs="Arial"/>
          <w:bCs/>
          <w:i/>
          <w:iCs/>
          <w:sz w:val="20"/>
          <w:szCs w:val="20"/>
        </w:rPr>
      </w:pPr>
      <w:r w:rsidRPr="00191285">
        <w:rPr>
          <w:rFonts w:ascii="Arial" w:hAnsi="Arial" w:cs="Arial"/>
          <w:b/>
          <w:i/>
          <w:iCs/>
          <w:sz w:val="20"/>
          <w:szCs w:val="20"/>
        </w:rPr>
        <w:t xml:space="preserve">Observation </w:t>
      </w:r>
      <w:r w:rsidR="00DB01EB">
        <w:rPr>
          <w:rFonts w:ascii="Arial" w:hAnsi="Arial" w:cs="Arial"/>
          <w:b/>
          <w:i/>
          <w:iCs/>
          <w:sz w:val="20"/>
          <w:szCs w:val="20"/>
        </w:rPr>
        <w:t>3</w:t>
      </w:r>
      <w:r w:rsidRPr="00191285">
        <w:rPr>
          <w:rFonts w:ascii="Arial" w:hAnsi="Arial" w:cs="Arial"/>
          <w:bCs/>
          <w:i/>
          <w:iCs/>
          <w:sz w:val="20"/>
          <w:szCs w:val="20"/>
        </w:rPr>
        <w:t xml:space="preserve">: </w:t>
      </w:r>
      <w:r w:rsidR="00DB01EB" w:rsidRPr="00DB01EB">
        <w:rPr>
          <w:rFonts w:ascii="Arial" w:hAnsi="Arial" w:cs="Arial"/>
          <w:bCs/>
          <w:i/>
          <w:iCs/>
          <w:sz w:val="20"/>
          <w:szCs w:val="20"/>
        </w:rPr>
        <w:t>In an ideal situation for 1Tx PC2 HPUE, the PA non-linearity is expected to be improved by 3.5dB as compared to P</w:t>
      </w:r>
      <w:r w:rsidR="0018798C">
        <w:rPr>
          <w:rFonts w:ascii="Arial" w:hAnsi="Arial" w:cs="Arial"/>
          <w:bCs/>
          <w:i/>
          <w:iCs/>
          <w:sz w:val="20"/>
          <w:szCs w:val="20"/>
        </w:rPr>
        <w:t>C</w:t>
      </w:r>
      <w:r w:rsidR="00DB01EB" w:rsidRPr="00DB01EB">
        <w:rPr>
          <w:rFonts w:ascii="Arial" w:hAnsi="Arial" w:cs="Arial"/>
          <w:bCs/>
          <w:i/>
          <w:iCs/>
          <w:sz w:val="20"/>
          <w:szCs w:val="20"/>
        </w:rPr>
        <w:t xml:space="preserve">3 PA as PC2 ACLR is 1dB tighter than PC3 ACLR, assuming ACLR is dominated by IM3. </w:t>
      </w:r>
      <w:r w:rsidR="008F7346">
        <w:rPr>
          <w:rFonts w:ascii="Arial" w:hAnsi="Arial" w:cs="Arial"/>
          <w:bCs/>
          <w:i/>
          <w:iCs/>
          <w:sz w:val="20"/>
          <w:szCs w:val="20"/>
        </w:rPr>
        <w:t xml:space="preserve"> </w:t>
      </w:r>
    </w:p>
    <w:p w14:paraId="25341AAA" w14:textId="77777777" w:rsidR="00191285" w:rsidRDefault="00191285" w:rsidP="00191285">
      <w:pPr>
        <w:jc w:val="both"/>
        <w:rPr>
          <w:rFonts w:ascii="Arial" w:hAnsi="Arial" w:cs="Arial"/>
          <w:bCs/>
          <w:sz w:val="20"/>
          <w:szCs w:val="20"/>
        </w:rPr>
      </w:pPr>
    </w:p>
    <w:p w14:paraId="77409920" w14:textId="58AC1375" w:rsidR="00E05ABC" w:rsidRDefault="008D2305" w:rsidP="008D2305">
      <w:pPr>
        <w:spacing w:after="120"/>
        <w:jc w:val="both"/>
        <w:rPr>
          <w:rFonts w:ascii="Arial" w:hAnsi="Arial" w:cs="Arial"/>
          <w:bCs/>
          <w:sz w:val="20"/>
          <w:szCs w:val="20"/>
        </w:rPr>
      </w:pPr>
      <w:r w:rsidRPr="00191285">
        <w:rPr>
          <w:rFonts w:ascii="Arial" w:hAnsi="Arial" w:cs="Arial"/>
          <w:b/>
          <w:i/>
          <w:iCs/>
          <w:sz w:val="20"/>
          <w:szCs w:val="20"/>
        </w:rPr>
        <w:t xml:space="preserve">Observation </w:t>
      </w:r>
      <w:r w:rsidR="00D17AC5">
        <w:rPr>
          <w:rFonts w:ascii="Arial" w:hAnsi="Arial" w:cs="Arial"/>
          <w:b/>
          <w:i/>
          <w:iCs/>
          <w:sz w:val="20"/>
          <w:szCs w:val="20"/>
        </w:rPr>
        <w:t>4</w:t>
      </w:r>
      <w:r w:rsidRPr="00191285">
        <w:rPr>
          <w:rFonts w:ascii="Arial" w:hAnsi="Arial" w:cs="Arial"/>
          <w:bCs/>
          <w:i/>
          <w:iCs/>
          <w:sz w:val="20"/>
          <w:szCs w:val="20"/>
        </w:rPr>
        <w:t xml:space="preserve">: </w:t>
      </w:r>
      <w:r w:rsidR="00D17AC5">
        <w:rPr>
          <w:rFonts w:ascii="Arial" w:hAnsi="Arial" w:cs="Arial"/>
          <w:bCs/>
          <w:i/>
          <w:iCs/>
          <w:sz w:val="20"/>
          <w:szCs w:val="20"/>
        </w:rPr>
        <w:t>C</w:t>
      </w:r>
      <w:r w:rsidR="00D17AC5" w:rsidRPr="00D17AC5">
        <w:rPr>
          <w:rFonts w:ascii="Arial" w:hAnsi="Arial" w:cs="Arial"/>
          <w:bCs/>
          <w:i/>
          <w:iCs/>
          <w:sz w:val="20"/>
          <w:szCs w:val="20"/>
        </w:rPr>
        <w:t>onsidering the non-ideality in practical PA design, it may be admissible to assume PC2 PA non-linearity is effectively improved by 3dB as compared to PC3 PA.</w:t>
      </w:r>
      <w:r w:rsidR="008F7346">
        <w:rPr>
          <w:rFonts w:ascii="Arial" w:hAnsi="Arial" w:cs="Arial"/>
          <w:bCs/>
          <w:i/>
          <w:iCs/>
          <w:sz w:val="20"/>
          <w:szCs w:val="20"/>
        </w:rPr>
        <w:t xml:space="preserve"> </w:t>
      </w:r>
    </w:p>
    <w:p w14:paraId="0416BB04" w14:textId="77777777" w:rsidR="005D2254" w:rsidRPr="00692398" w:rsidRDefault="005D2254" w:rsidP="005D2254">
      <w:pPr>
        <w:jc w:val="both"/>
        <w:rPr>
          <w:rFonts w:ascii="Arial" w:hAnsi="Arial" w:cs="Arial"/>
          <w:bCs/>
          <w:sz w:val="20"/>
          <w:szCs w:val="20"/>
        </w:rPr>
      </w:pPr>
    </w:p>
    <w:p w14:paraId="5A178F82" w14:textId="3B17A0EB" w:rsidR="008F7346" w:rsidRDefault="0018798C" w:rsidP="008C6C35">
      <w:pPr>
        <w:spacing w:after="120"/>
        <w:jc w:val="both"/>
        <w:rPr>
          <w:rFonts w:ascii="Arial" w:hAnsi="Arial" w:cs="Arial"/>
          <w:bCs/>
          <w:sz w:val="20"/>
          <w:szCs w:val="20"/>
        </w:rPr>
      </w:pPr>
      <w:r>
        <w:rPr>
          <w:rFonts w:ascii="Arial" w:hAnsi="Arial" w:cs="Arial"/>
          <w:b/>
          <w:i/>
          <w:iCs/>
          <w:sz w:val="20"/>
          <w:szCs w:val="20"/>
        </w:rPr>
        <w:t>Observation 5</w:t>
      </w:r>
      <w:r w:rsidR="008F7346" w:rsidRPr="00191285">
        <w:rPr>
          <w:rFonts w:ascii="Arial" w:hAnsi="Arial" w:cs="Arial"/>
          <w:bCs/>
          <w:i/>
          <w:iCs/>
          <w:sz w:val="20"/>
          <w:szCs w:val="20"/>
        </w:rPr>
        <w:t xml:space="preserve">: </w:t>
      </w:r>
      <w:r>
        <w:rPr>
          <w:rFonts w:ascii="Arial" w:hAnsi="Arial" w:cs="Arial"/>
          <w:bCs/>
          <w:i/>
          <w:iCs/>
          <w:sz w:val="20"/>
          <w:szCs w:val="20"/>
        </w:rPr>
        <w:t xml:space="preserve">With the assumption that </w:t>
      </w:r>
      <w:r w:rsidRPr="0018798C">
        <w:rPr>
          <w:rFonts w:ascii="Arial" w:hAnsi="Arial" w:cs="Arial"/>
          <w:bCs/>
          <w:i/>
          <w:iCs/>
          <w:sz w:val="20"/>
          <w:szCs w:val="20"/>
        </w:rPr>
        <w:t>PC2 PA non-linearity is effectively improved by 3dB as compared to PC3 PA</w:t>
      </w:r>
      <w:r>
        <w:rPr>
          <w:rFonts w:ascii="Arial" w:hAnsi="Arial" w:cs="Arial"/>
          <w:bCs/>
          <w:i/>
          <w:iCs/>
          <w:sz w:val="20"/>
          <w:szCs w:val="20"/>
        </w:rPr>
        <w:t xml:space="preserve">, it can be expected that the interference power for all MSD mechanisms would increase by 3dB and 6dB for PC2 and PC1.5 respectively. </w:t>
      </w:r>
    </w:p>
    <w:p w14:paraId="1752E543" w14:textId="77777777" w:rsidR="008F7346" w:rsidRDefault="008F7346" w:rsidP="008F7346">
      <w:pPr>
        <w:jc w:val="both"/>
        <w:rPr>
          <w:rFonts w:ascii="Arial" w:hAnsi="Arial" w:cs="Arial"/>
          <w:bCs/>
          <w:sz w:val="20"/>
          <w:szCs w:val="20"/>
        </w:rPr>
      </w:pPr>
    </w:p>
    <w:p w14:paraId="269AF069" w14:textId="6CE79DFD" w:rsidR="009E0C74" w:rsidRDefault="00973667" w:rsidP="008C6C35">
      <w:pPr>
        <w:spacing w:after="120"/>
        <w:jc w:val="both"/>
        <w:rPr>
          <w:rFonts w:ascii="Arial" w:hAnsi="Arial" w:cs="Arial"/>
          <w:bCs/>
          <w:sz w:val="20"/>
          <w:szCs w:val="20"/>
        </w:rPr>
      </w:pPr>
      <w:r>
        <w:rPr>
          <w:rFonts w:ascii="Arial" w:hAnsi="Arial" w:cs="Arial"/>
          <w:bCs/>
          <w:sz w:val="20"/>
          <w:szCs w:val="20"/>
        </w:rPr>
        <w:t xml:space="preserve">Despite </w:t>
      </w:r>
      <w:r w:rsidR="00535A65">
        <w:rPr>
          <w:rFonts w:ascii="Arial" w:hAnsi="Arial" w:cs="Arial"/>
          <w:bCs/>
          <w:sz w:val="20"/>
          <w:szCs w:val="20"/>
        </w:rPr>
        <w:t>the interference power increase can be assumed the same for all single UL MSD mechanisms based on the above justification, for UL harmonic and cross-band interference, the MSD aggravation</w:t>
      </w:r>
      <w:r w:rsidR="009B227B">
        <w:rPr>
          <w:rFonts w:ascii="Arial" w:hAnsi="Arial" w:cs="Arial"/>
          <w:bCs/>
          <w:sz w:val="20"/>
          <w:szCs w:val="20"/>
        </w:rPr>
        <w:t xml:space="preserve"> (</w:t>
      </w:r>
      <w:r w:rsidR="009B227B" w:rsidRPr="00422611">
        <w:rPr>
          <w:rFonts w:ascii="Arial" w:hAnsi="Arial" w:cs="Arial"/>
          <w:sz w:val="20"/>
          <w:szCs w:val="20"/>
        </w:rPr>
        <w:sym w:font="Symbol" w:char="F044"/>
      </w:r>
      <w:r w:rsidR="009B227B" w:rsidRPr="00422611">
        <w:rPr>
          <w:rFonts w:ascii="Arial" w:hAnsi="Arial" w:cs="Arial"/>
          <w:sz w:val="20"/>
          <w:szCs w:val="20"/>
        </w:rPr>
        <w:t>PCx</w:t>
      </w:r>
      <w:r w:rsidR="009B227B">
        <w:rPr>
          <w:rFonts w:ascii="Arial" w:hAnsi="Arial" w:cs="Arial"/>
          <w:sz w:val="20"/>
          <w:szCs w:val="20"/>
        </w:rPr>
        <w:t>)</w:t>
      </w:r>
      <w:r w:rsidR="00535A65">
        <w:rPr>
          <w:rFonts w:ascii="Arial" w:hAnsi="Arial" w:cs="Arial"/>
          <w:bCs/>
          <w:sz w:val="20"/>
          <w:szCs w:val="20"/>
        </w:rPr>
        <w:t xml:space="preserve"> could be different between 1Tx and 2Tx configurations due to the interference power imbalance between </w:t>
      </w:r>
      <w:r w:rsidR="009B227B">
        <w:rPr>
          <w:rFonts w:ascii="Arial" w:hAnsi="Arial" w:cs="Arial"/>
          <w:bCs/>
          <w:sz w:val="20"/>
          <w:szCs w:val="20"/>
        </w:rPr>
        <w:t>the main and diversity Rx paths as has been analyzed in [</w:t>
      </w:r>
      <w:r w:rsidR="008B23B7">
        <w:rPr>
          <w:rFonts w:ascii="Arial" w:hAnsi="Arial" w:cs="Arial"/>
          <w:bCs/>
          <w:sz w:val="20"/>
          <w:szCs w:val="20"/>
        </w:rPr>
        <w:t>3</w:t>
      </w:r>
      <w:r w:rsidR="009B227B">
        <w:rPr>
          <w:rFonts w:ascii="Arial" w:hAnsi="Arial" w:cs="Arial"/>
          <w:bCs/>
          <w:sz w:val="20"/>
          <w:szCs w:val="20"/>
        </w:rPr>
        <w:t xml:space="preserve">]. For 2Tx </w:t>
      </w:r>
      <w:r w:rsidR="009E0C74">
        <w:rPr>
          <w:rFonts w:ascii="Arial" w:hAnsi="Arial" w:cs="Arial"/>
          <w:bCs/>
          <w:sz w:val="20"/>
          <w:szCs w:val="20"/>
        </w:rPr>
        <w:t xml:space="preserve">configuration, the </w:t>
      </w:r>
      <w:bookmarkStart w:id="1" w:name="OLE_LINK1"/>
      <w:r w:rsidR="009E0C74" w:rsidRPr="00422611">
        <w:rPr>
          <w:rFonts w:ascii="Arial" w:hAnsi="Arial" w:cs="Arial"/>
          <w:sz w:val="20"/>
          <w:szCs w:val="20"/>
        </w:rPr>
        <w:sym w:font="Symbol" w:char="F044"/>
      </w:r>
      <w:r w:rsidR="009E0C74" w:rsidRPr="00422611">
        <w:rPr>
          <w:rFonts w:ascii="Arial" w:hAnsi="Arial" w:cs="Arial"/>
          <w:sz w:val="20"/>
          <w:szCs w:val="20"/>
        </w:rPr>
        <w:t>PCx</w:t>
      </w:r>
      <w:bookmarkEnd w:id="1"/>
      <w:r w:rsidR="009E0C74">
        <w:rPr>
          <w:rFonts w:ascii="Arial" w:hAnsi="Arial" w:cs="Arial"/>
          <w:bCs/>
          <w:sz w:val="20"/>
          <w:szCs w:val="20"/>
        </w:rPr>
        <w:t xml:space="preserve"> also depends on the interference power imbalance amount.</w:t>
      </w:r>
      <w:r w:rsidR="004A20E2">
        <w:rPr>
          <w:rFonts w:ascii="Arial" w:hAnsi="Arial" w:cs="Arial"/>
          <w:bCs/>
          <w:sz w:val="20"/>
          <w:szCs w:val="20"/>
        </w:rPr>
        <w:t xml:space="preserve"> On the other hand, for Rx harmonic mixing, the MSD contribution would be dominated by PCB isolation according to the analysis in [</w:t>
      </w:r>
      <w:r w:rsidR="008B23B7">
        <w:rPr>
          <w:rFonts w:ascii="Arial" w:hAnsi="Arial" w:cs="Arial"/>
          <w:bCs/>
          <w:sz w:val="20"/>
          <w:szCs w:val="20"/>
        </w:rPr>
        <w:t>4</w:t>
      </w:r>
      <w:r w:rsidR="004A20E2">
        <w:rPr>
          <w:rFonts w:ascii="Arial" w:hAnsi="Arial" w:cs="Arial"/>
          <w:bCs/>
          <w:sz w:val="20"/>
          <w:szCs w:val="20"/>
        </w:rPr>
        <w:t xml:space="preserve">], as a result, </w:t>
      </w:r>
      <w:r w:rsidR="00640E7E">
        <w:rPr>
          <w:rFonts w:ascii="Arial" w:hAnsi="Arial" w:cs="Arial"/>
          <w:bCs/>
          <w:sz w:val="20"/>
          <w:szCs w:val="20"/>
        </w:rPr>
        <w:t xml:space="preserve">the </w:t>
      </w:r>
      <w:r w:rsidR="00640E7E" w:rsidRPr="00422611">
        <w:rPr>
          <w:rFonts w:ascii="Arial" w:hAnsi="Arial" w:cs="Arial"/>
          <w:sz w:val="20"/>
          <w:szCs w:val="20"/>
        </w:rPr>
        <w:sym w:font="Symbol" w:char="F044"/>
      </w:r>
      <w:r w:rsidR="00640E7E" w:rsidRPr="00422611">
        <w:rPr>
          <w:rFonts w:ascii="Arial" w:hAnsi="Arial" w:cs="Arial"/>
          <w:sz w:val="20"/>
          <w:szCs w:val="20"/>
        </w:rPr>
        <w:t>PCx</w:t>
      </w:r>
      <w:r w:rsidR="00640E7E">
        <w:rPr>
          <w:rFonts w:ascii="Arial" w:hAnsi="Arial" w:cs="Arial"/>
          <w:sz w:val="20"/>
          <w:szCs w:val="20"/>
        </w:rPr>
        <w:t xml:space="preserve"> is expected to be the same between 1Tx and 2Tx configurations.</w:t>
      </w:r>
    </w:p>
    <w:p w14:paraId="27E17DA3" w14:textId="77777777" w:rsidR="009E0C74" w:rsidRDefault="009E0C74" w:rsidP="009E0C74">
      <w:pPr>
        <w:jc w:val="both"/>
        <w:rPr>
          <w:rFonts w:ascii="Arial" w:hAnsi="Arial" w:cs="Arial"/>
          <w:bCs/>
          <w:sz w:val="20"/>
          <w:szCs w:val="20"/>
        </w:rPr>
      </w:pPr>
    </w:p>
    <w:p w14:paraId="02343C79" w14:textId="13AB7AED" w:rsidR="004A20E2" w:rsidRDefault="009E0C74" w:rsidP="00640E7E">
      <w:pPr>
        <w:spacing w:after="120"/>
        <w:jc w:val="both"/>
        <w:rPr>
          <w:rFonts w:ascii="Arial" w:hAnsi="Arial" w:cs="Arial"/>
          <w:sz w:val="20"/>
          <w:szCs w:val="20"/>
        </w:rPr>
      </w:pPr>
      <w:r>
        <w:rPr>
          <w:rFonts w:ascii="Arial" w:hAnsi="Arial" w:cs="Arial"/>
          <w:bCs/>
          <w:sz w:val="20"/>
          <w:szCs w:val="20"/>
        </w:rPr>
        <w:t xml:space="preserve">Figure 2.1-1, Figure 2.1-2, and Figure 2.1-3 show the </w:t>
      </w:r>
      <w:r w:rsidRPr="00422611">
        <w:rPr>
          <w:rFonts w:ascii="Arial" w:hAnsi="Arial" w:cs="Arial"/>
          <w:sz w:val="20"/>
          <w:szCs w:val="20"/>
        </w:rPr>
        <w:sym w:font="Symbol" w:char="F044"/>
      </w:r>
      <w:r w:rsidRPr="00422611">
        <w:rPr>
          <w:rFonts w:ascii="Arial" w:hAnsi="Arial" w:cs="Arial"/>
          <w:sz w:val="20"/>
          <w:szCs w:val="20"/>
        </w:rPr>
        <w:t>PCx</w:t>
      </w:r>
      <w:r>
        <w:rPr>
          <w:rFonts w:ascii="Arial" w:hAnsi="Arial" w:cs="Arial"/>
          <w:sz w:val="20"/>
          <w:szCs w:val="20"/>
        </w:rPr>
        <w:t xml:space="preserve"> depen</w:t>
      </w:r>
      <w:r w:rsidR="004A20E2">
        <w:rPr>
          <w:rFonts w:ascii="Arial" w:hAnsi="Arial" w:cs="Arial"/>
          <w:sz w:val="20"/>
          <w:szCs w:val="20"/>
        </w:rPr>
        <w:t>dency over PC3 MSD with 1Tx configuration, 2Tx configuration with 6dB interference power imbalance, and 2Tx with 9dB interference power respectively based on our analysis</w:t>
      </w:r>
      <w:r w:rsidR="00B44D4C">
        <w:rPr>
          <w:rFonts w:ascii="Arial" w:hAnsi="Arial" w:cs="Arial"/>
          <w:sz w:val="20"/>
          <w:szCs w:val="20"/>
        </w:rPr>
        <w:t xml:space="preserve"> by only taking into account interference from PA but not from other RF components.</w:t>
      </w:r>
    </w:p>
    <w:p w14:paraId="63E72371" w14:textId="38814981" w:rsidR="00640E7E" w:rsidRDefault="00640E7E" w:rsidP="00640E7E">
      <w:pPr>
        <w:spacing w:after="120"/>
        <w:jc w:val="center"/>
        <w:rPr>
          <w:rFonts w:ascii="Arial" w:hAnsi="Arial" w:cs="Arial"/>
          <w:sz w:val="20"/>
          <w:szCs w:val="20"/>
        </w:rPr>
      </w:pPr>
      <w:r>
        <w:rPr>
          <w:rFonts w:ascii="Arial" w:hAnsi="Arial" w:cs="Arial"/>
          <w:noProof/>
          <w:sz w:val="20"/>
          <w:szCs w:val="20"/>
        </w:rPr>
        <w:drawing>
          <wp:inline distT="0" distB="0" distL="0" distR="0" wp14:anchorId="368B2795" wp14:editId="142C858B">
            <wp:extent cx="3283166" cy="2334895"/>
            <wp:effectExtent l="0" t="0" r="6350" b="1905"/>
            <wp:docPr id="1723525442" name="Picture 4"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525442" name="Picture 4" descr="A graph with a line&#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3355316" cy="2386206"/>
                    </a:xfrm>
                    <a:prstGeom prst="rect">
                      <a:avLst/>
                    </a:prstGeom>
                  </pic:spPr>
                </pic:pic>
              </a:graphicData>
            </a:graphic>
          </wp:inline>
        </w:drawing>
      </w:r>
    </w:p>
    <w:p w14:paraId="3FDF8233" w14:textId="75B368B5" w:rsidR="00640E7E" w:rsidRPr="008F0C7D" w:rsidRDefault="00640E7E" w:rsidP="00640E7E">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 xml:space="preserve">2.1-1 </w:t>
      </w:r>
      <w:r w:rsidRPr="00640E7E">
        <w:rPr>
          <w:rFonts w:ascii="Arial" w:hAnsi="Arial" w:cs="Arial"/>
          <w:b/>
          <w:bCs/>
          <w:sz w:val="20"/>
          <w:szCs w:val="20"/>
        </w:rPr>
        <w:sym w:font="Symbol" w:char="F044"/>
      </w:r>
      <w:r w:rsidRPr="00640E7E">
        <w:rPr>
          <w:rFonts w:ascii="Arial" w:hAnsi="Arial" w:cs="Arial"/>
          <w:b/>
          <w:bCs/>
          <w:sz w:val="20"/>
          <w:szCs w:val="20"/>
        </w:rPr>
        <w:t>PCx dependency over PC3 MSD with 1Tx configuration</w:t>
      </w:r>
    </w:p>
    <w:p w14:paraId="575E142F" w14:textId="58EB01FD" w:rsidR="00562F7C" w:rsidRDefault="00562F7C" w:rsidP="004A20E2">
      <w:pPr>
        <w:spacing w:after="120"/>
        <w:jc w:val="center"/>
        <w:rPr>
          <w:rFonts w:ascii="Arial" w:hAnsi="Arial" w:cs="Arial"/>
          <w:bCs/>
          <w:sz w:val="20"/>
          <w:szCs w:val="20"/>
        </w:rPr>
      </w:pPr>
    </w:p>
    <w:p w14:paraId="3BDDDC49" w14:textId="31C94A38" w:rsidR="003F6B7C" w:rsidRDefault="00640E7E" w:rsidP="00640E7E">
      <w:pPr>
        <w:jc w:val="center"/>
        <w:rPr>
          <w:rFonts w:ascii="Arial" w:hAnsi="Arial" w:cs="Arial"/>
          <w:bCs/>
          <w:sz w:val="20"/>
          <w:szCs w:val="20"/>
        </w:rPr>
      </w:pPr>
      <w:r>
        <w:rPr>
          <w:rFonts w:ascii="Arial" w:hAnsi="Arial" w:cs="Arial"/>
          <w:bCs/>
          <w:noProof/>
          <w:sz w:val="20"/>
          <w:szCs w:val="20"/>
        </w:rPr>
        <w:drawing>
          <wp:inline distT="0" distB="0" distL="0" distR="0" wp14:anchorId="1231073C" wp14:editId="349B842B">
            <wp:extent cx="3236727" cy="2329732"/>
            <wp:effectExtent l="0" t="0" r="1905" b="0"/>
            <wp:docPr id="1930518322" name="Picture 2"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518322" name="Picture 2" descr="A graph of a line&#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3265618" cy="2350527"/>
                    </a:xfrm>
                    <a:prstGeom prst="rect">
                      <a:avLst/>
                    </a:prstGeom>
                  </pic:spPr>
                </pic:pic>
              </a:graphicData>
            </a:graphic>
          </wp:inline>
        </w:drawing>
      </w:r>
    </w:p>
    <w:p w14:paraId="4742208A" w14:textId="77777777" w:rsidR="00640E7E" w:rsidRDefault="00640E7E" w:rsidP="00640E7E">
      <w:pPr>
        <w:jc w:val="center"/>
        <w:rPr>
          <w:rFonts w:ascii="Arial" w:hAnsi="Arial" w:cs="Arial"/>
          <w:bCs/>
          <w:sz w:val="20"/>
          <w:szCs w:val="20"/>
        </w:rPr>
      </w:pPr>
    </w:p>
    <w:p w14:paraId="145FD3DB" w14:textId="12B76E9E" w:rsidR="00640E7E" w:rsidRPr="00CA5B73" w:rsidRDefault="00CA5B73" w:rsidP="00CA5B73">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 xml:space="preserve">2.1-2 </w:t>
      </w:r>
      <w:r w:rsidRPr="00640E7E">
        <w:rPr>
          <w:rFonts w:ascii="Arial" w:hAnsi="Arial" w:cs="Arial"/>
          <w:b/>
          <w:bCs/>
          <w:sz w:val="20"/>
          <w:szCs w:val="20"/>
        </w:rPr>
        <w:sym w:font="Symbol" w:char="F044"/>
      </w:r>
      <w:r w:rsidRPr="00640E7E">
        <w:rPr>
          <w:rFonts w:ascii="Arial" w:hAnsi="Arial" w:cs="Arial"/>
          <w:b/>
          <w:bCs/>
          <w:sz w:val="20"/>
          <w:szCs w:val="20"/>
        </w:rPr>
        <w:t xml:space="preserve">PCx dependency over PC3 MSD with </w:t>
      </w:r>
      <w:r>
        <w:rPr>
          <w:rFonts w:ascii="Arial" w:hAnsi="Arial" w:cs="Arial"/>
          <w:b/>
          <w:bCs/>
          <w:sz w:val="20"/>
          <w:szCs w:val="20"/>
        </w:rPr>
        <w:t>2</w:t>
      </w:r>
      <w:r w:rsidRPr="00640E7E">
        <w:rPr>
          <w:rFonts w:ascii="Arial" w:hAnsi="Arial" w:cs="Arial"/>
          <w:b/>
          <w:bCs/>
          <w:sz w:val="20"/>
          <w:szCs w:val="20"/>
        </w:rPr>
        <w:t>Tx configuration</w:t>
      </w:r>
      <w:r>
        <w:rPr>
          <w:rFonts w:ascii="Arial" w:hAnsi="Arial" w:cs="Arial"/>
          <w:b/>
          <w:bCs/>
          <w:sz w:val="20"/>
          <w:szCs w:val="20"/>
        </w:rPr>
        <w:t xml:space="preserve"> and 6dB interference imbalance</w:t>
      </w:r>
    </w:p>
    <w:p w14:paraId="07D72817" w14:textId="77777777" w:rsidR="00640E7E" w:rsidRDefault="00640E7E" w:rsidP="00CA5B73">
      <w:pPr>
        <w:rPr>
          <w:rFonts w:ascii="Arial" w:hAnsi="Arial" w:cs="Arial"/>
          <w:bCs/>
          <w:sz w:val="20"/>
          <w:szCs w:val="20"/>
        </w:rPr>
      </w:pPr>
    </w:p>
    <w:p w14:paraId="302F1CD5" w14:textId="045825F1" w:rsidR="00640E7E" w:rsidRDefault="00CA5B73" w:rsidP="00640E7E">
      <w:pPr>
        <w:jc w:val="center"/>
        <w:rPr>
          <w:rFonts w:ascii="Arial" w:hAnsi="Arial" w:cs="Arial"/>
          <w:bCs/>
          <w:sz w:val="20"/>
          <w:szCs w:val="20"/>
        </w:rPr>
      </w:pPr>
      <w:r>
        <w:rPr>
          <w:rFonts w:ascii="Arial" w:hAnsi="Arial" w:cs="Arial"/>
          <w:bCs/>
          <w:noProof/>
          <w:sz w:val="20"/>
          <w:szCs w:val="20"/>
        </w:rPr>
        <w:drawing>
          <wp:inline distT="0" distB="0" distL="0" distR="0" wp14:anchorId="44B4427A" wp14:editId="2460AA22">
            <wp:extent cx="3226462" cy="2297101"/>
            <wp:effectExtent l="0" t="0" r="0" b="1905"/>
            <wp:docPr id="99528474" name="Picture 5"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28474" name="Picture 5" descr="A graph of a line&#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249858" cy="2313758"/>
                    </a:xfrm>
                    <a:prstGeom prst="rect">
                      <a:avLst/>
                    </a:prstGeom>
                  </pic:spPr>
                </pic:pic>
              </a:graphicData>
            </a:graphic>
          </wp:inline>
        </w:drawing>
      </w:r>
    </w:p>
    <w:p w14:paraId="207C204D" w14:textId="77777777" w:rsidR="00640E7E" w:rsidRDefault="00640E7E" w:rsidP="00640E7E">
      <w:pPr>
        <w:jc w:val="center"/>
        <w:rPr>
          <w:rFonts w:ascii="Arial" w:hAnsi="Arial" w:cs="Arial"/>
          <w:bCs/>
          <w:sz w:val="20"/>
          <w:szCs w:val="20"/>
        </w:rPr>
      </w:pPr>
    </w:p>
    <w:p w14:paraId="154545F4" w14:textId="56815D26" w:rsidR="00640E7E" w:rsidRDefault="00CA5B73" w:rsidP="00D242B0">
      <w:pPr>
        <w:spacing w:after="120"/>
        <w:jc w:val="center"/>
        <w:rPr>
          <w:rFonts w:ascii="Arial" w:hAnsi="Arial" w:cs="Arial"/>
          <w:bCs/>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 xml:space="preserve">2.1-3 </w:t>
      </w:r>
      <w:r w:rsidRPr="00640E7E">
        <w:rPr>
          <w:rFonts w:ascii="Arial" w:hAnsi="Arial" w:cs="Arial"/>
          <w:b/>
          <w:bCs/>
          <w:sz w:val="20"/>
          <w:szCs w:val="20"/>
        </w:rPr>
        <w:sym w:font="Symbol" w:char="F044"/>
      </w:r>
      <w:r w:rsidRPr="00640E7E">
        <w:rPr>
          <w:rFonts w:ascii="Arial" w:hAnsi="Arial" w:cs="Arial"/>
          <w:b/>
          <w:bCs/>
          <w:sz w:val="20"/>
          <w:szCs w:val="20"/>
        </w:rPr>
        <w:t xml:space="preserve">PCx dependency over PC3 MSD with </w:t>
      </w:r>
      <w:r>
        <w:rPr>
          <w:rFonts w:ascii="Arial" w:hAnsi="Arial" w:cs="Arial"/>
          <w:b/>
          <w:bCs/>
          <w:sz w:val="20"/>
          <w:szCs w:val="20"/>
        </w:rPr>
        <w:t>2</w:t>
      </w:r>
      <w:r w:rsidRPr="00640E7E">
        <w:rPr>
          <w:rFonts w:ascii="Arial" w:hAnsi="Arial" w:cs="Arial"/>
          <w:b/>
          <w:bCs/>
          <w:sz w:val="20"/>
          <w:szCs w:val="20"/>
        </w:rPr>
        <w:t>Tx configuration</w:t>
      </w:r>
      <w:r>
        <w:rPr>
          <w:rFonts w:ascii="Arial" w:hAnsi="Arial" w:cs="Arial"/>
          <w:b/>
          <w:bCs/>
          <w:sz w:val="20"/>
          <w:szCs w:val="20"/>
        </w:rPr>
        <w:t xml:space="preserve"> and 9dB interference imbalance</w:t>
      </w:r>
    </w:p>
    <w:p w14:paraId="2270E2E3" w14:textId="77777777" w:rsidR="00640E7E" w:rsidRDefault="00640E7E" w:rsidP="00640E7E">
      <w:pPr>
        <w:jc w:val="center"/>
        <w:rPr>
          <w:rFonts w:ascii="Arial" w:hAnsi="Arial" w:cs="Arial"/>
          <w:bCs/>
          <w:sz w:val="20"/>
          <w:szCs w:val="20"/>
        </w:rPr>
      </w:pPr>
    </w:p>
    <w:p w14:paraId="046D64A6" w14:textId="2103028A" w:rsidR="00D242B0" w:rsidRDefault="00D242B0" w:rsidP="00212FEA">
      <w:pPr>
        <w:jc w:val="both"/>
        <w:rPr>
          <w:rFonts w:ascii="Arial" w:hAnsi="Arial" w:cs="Arial"/>
          <w:bCs/>
          <w:sz w:val="20"/>
          <w:szCs w:val="20"/>
        </w:rPr>
      </w:pPr>
      <w:r>
        <w:rPr>
          <w:rFonts w:ascii="Arial" w:hAnsi="Arial" w:cs="Arial"/>
          <w:bCs/>
          <w:sz w:val="20"/>
          <w:szCs w:val="20"/>
        </w:rPr>
        <w:t>Based on the above assessment, for single UL HPUE MSD, 2 LUTs as categorized below</w:t>
      </w:r>
      <w:r w:rsidR="00A671C2">
        <w:rPr>
          <w:rFonts w:ascii="Arial" w:hAnsi="Arial" w:cs="Arial"/>
          <w:bCs/>
          <w:sz w:val="20"/>
          <w:szCs w:val="20"/>
        </w:rPr>
        <w:t xml:space="preserve"> can be considered</w:t>
      </w:r>
      <w:r>
        <w:rPr>
          <w:rFonts w:ascii="Arial" w:hAnsi="Arial" w:cs="Arial"/>
          <w:bCs/>
          <w:sz w:val="20"/>
          <w:szCs w:val="20"/>
        </w:rPr>
        <w:t>:</w:t>
      </w:r>
    </w:p>
    <w:p w14:paraId="62862A68" w14:textId="77777777" w:rsidR="00D242B0" w:rsidRDefault="00D242B0" w:rsidP="00D242B0">
      <w:pPr>
        <w:jc w:val="both"/>
        <w:rPr>
          <w:rFonts w:ascii="Arial" w:hAnsi="Arial" w:cs="Arial"/>
          <w:bCs/>
          <w:sz w:val="20"/>
          <w:szCs w:val="20"/>
        </w:rPr>
      </w:pPr>
    </w:p>
    <w:p w14:paraId="1193D628" w14:textId="48F703D8" w:rsidR="00D242B0" w:rsidRPr="00D242B0" w:rsidRDefault="00D242B0" w:rsidP="009253ED">
      <w:pPr>
        <w:pStyle w:val="ListParagraph"/>
        <w:numPr>
          <w:ilvl w:val="0"/>
          <w:numId w:val="35"/>
        </w:numPr>
        <w:spacing w:after="120"/>
        <w:ind w:left="576" w:hanging="288"/>
        <w:jc w:val="both"/>
        <w:rPr>
          <w:rFonts w:ascii="Arial" w:hAnsi="Arial" w:cs="Arial"/>
          <w:bCs/>
          <w:sz w:val="20"/>
          <w:szCs w:val="20"/>
        </w:rPr>
      </w:pPr>
      <w:r w:rsidRPr="00D242B0">
        <w:rPr>
          <w:rFonts w:ascii="Arial" w:hAnsi="Arial" w:cs="Arial"/>
          <w:bCs/>
          <w:sz w:val="20"/>
          <w:szCs w:val="20"/>
        </w:rPr>
        <w:t>LUT1: 1Tx for UL harmonic and cross-band interference and 1Tx/2Tx for Rx harmonic mixing</w:t>
      </w:r>
    </w:p>
    <w:p w14:paraId="6B026E62" w14:textId="42EB2605" w:rsidR="00640E7E" w:rsidRPr="00D242B0" w:rsidRDefault="00D242B0" w:rsidP="009253ED">
      <w:pPr>
        <w:pStyle w:val="ListParagraph"/>
        <w:numPr>
          <w:ilvl w:val="0"/>
          <w:numId w:val="35"/>
        </w:numPr>
        <w:ind w:left="576" w:hanging="288"/>
        <w:jc w:val="both"/>
        <w:rPr>
          <w:rFonts w:ascii="Arial" w:hAnsi="Arial" w:cs="Arial"/>
          <w:bCs/>
          <w:sz w:val="20"/>
          <w:szCs w:val="20"/>
        </w:rPr>
      </w:pPr>
      <w:r w:rsidRPr="00D242B0">
        <w:rPr>
          <w:rFonts w:ascii="Arial" w:hAnsi="Arial" w:cs="Arial"/>
          <w:bCs/>
          <w:sz w:val="20"/>
          <w:szCs w:val="20"/>
        </w:rPr>
        <w:t xml:space="preserve">LUT2: 2Tx for UL harmonic and cross-band interference    </w:t>
      </w:r>
    </w:p>
    <w:p w14:paraId="58319057" w14:textId="77777777" w:rsidR="00D242B0" w:rsidRDefault="00D242B0" w:rsidP="00D242B0">
      <w:pPr>
        <w:jc w:val="both"/>
        <w:rPr>
          <w:rFonts w:ascii="Arial" w:hAnsi="Arial" w:cs="Arial"/>
          <w:bCs/>
          <w:sz w:val="20"/>
          <w:szCs w:val="20"/>
        </w:rPr>
      </w:pPr>
    </w:p>
    <w:p w14:paraId="72DD50D0" w14:textId="042B2A04" w:rsidR="00D242B0" w:rsidRDefault="00D242B0" w:rsidP="00D242B0">
      <w:pPr>
        <w:spacing w:after="120"/>
        <w:jc w:val="both"/>
        <w:rPr>
          <w:rFonts w:ascii="Arial" w:hAnsi="Arial" w:cs="Arial"/>
          <w:bCs/>
          <w:sz w:val="20"/>
          <w:szCs w:val="20"/>
        </w:rPr>
      </w:pPr>
      <w:r>
        <w:rPr>
          <w:rFonts w:ascii="Arial" w:hAnsi="Arial" w:cs="Arial"/>
          <w:bCs/>
          <w:sz w:val="20"/>
          <w:szCs w:val="20"/>
        </w:rPr>
        <w:t xml:space="preserve">Another option for further simplification is to have only one LUT for both 1Tx and 2Tx configurations where the </w:t>
      </w:r>
      <w:r w:rsidR="00AD7BA4" w:rsidRPr="00422611">
        <w:rPr>
          <w:rFonts w:ascii="Arial" w:hAnsi="Arial" w:cs="Arial"/>
          <w:sz w:val="20"/>
          <w:szCs w:val="20"/>
        </w:rPr>
        <w:sym w:font="Symbol" w:char="F044"/>
      </w:r>
      <w:r w:rsidR="00AD7BA4" w:rsidRPr="00422611">
        <w:rPr>
          <w:rFonts w:ascii="Arial" w:hAnsi="Arial" w:cs="Arial"/>
          <w:sz w:val="20"/>
          <w:szCs w:val="20"/>
        </w:rPr>
        <w:t>PCx</w:t>
      </w:r>
      <w:r>
        <w:rPr>
          <w:rFonts w:ascii="Arial" w:hAnsi="Arial" w:cs="Arial"/>
          <w:bCs/>
          <w:sz w:val="20"/>
          <w:szCs w:val="20"/>
        </w:rPr>
        <w:t xml:space="preserve"> values shall accommodate both configurations with potential compromising</w:t>
      </w:r>
      <w:r w:rsidR="00212FEA">
        <w:rPr>
          <w:rFonts w:ascii="Arial" w:hAnsi="Arial" w:cs="Arial"/>
          <w:bCs/>
          <w:sz w:val="20"/>
          <w:szCs w:val="20"/>
        </w:rPr>
        <w:t xml:space="preserve"> between </w:t>
      </w:r>
      <w:r w:rsidR="009253ED">
        <w:rPr>
          <w:rFonts w:ascii="Arial" w:hAnsi="Arial" w:cs="Arial"/>
          <w:bCs/>
          <w:sz w:val="20"/>
          <w:szCs w:val="20"/>
        </w:rPr>
        <w:t>1Tx and 2Tx</w:t>
      </w:r>
      <w:r w:rsidR="009253ED">
        <w:rPr>
          <w:rFonts w:ascii="Arial" w:hAnsi="Arial" w:cs="Arial"/>
          <w:sz w:val="20"/>
          <w:szCs w:val="20"/>
        </w:rPr>
        <w:t>.</w:t>
      </w:r>
      <w:r w:rsidR="009253ED">
        <w:rPr>
          <w:rFonts w:ascii="Arial" w:hAnsi="Arial" w:cs="Arial"/>
          <w:bCs/>
          <w:sz w:val="20"/>
          <w:szCs w:val="20"/>
        </w:rPr>
        <w:t xml:space="preserve"> </w:t>
      </w:r>
      <w:r>
        <w:rPr>
          <w:rFonts w:ascii="Arial" w:hAnsi="Arial" w:cs="Arial"/>
          <w:bCs/>
          <w:sz w:val="20"/>
          <w:szCs w:val="20"/>
        </w:rPr>
        <w:t xml:space="preserve">    </w:t>
      </w:r>
    </w:p>
    <w:p w14:paraId="121546B8" w14:textId="77777777" w:rsidR="00D242B0" w:rsidRDefault="00D242B0" w:rsidP="00640E7E">
      <w:pPr>
        <w:jc w:val="center"/>
        <w:rPr>
          <w:rFonts w:ascii="Arial" w:hAnsi="Arial" w:cs="Arial"/>
          <w:bCs/>
          <w:sz w:val="20"/>
          <w:szCs w:val="20"/>
        </w:rPr>
      </w:pPr>
    </w:p>
    <w:p w14:paraId="448D01DF" w14:textId="77777777" w:rsidR="009253ED" w:rsidRDefault="009253ED" w:rsidP="008C6C35">
      <w:pPr>
        <w:spacing w:after="120"/>
        <w:jc w:val="both"/>
        <w:rPr>
          <w:rFonts w:ascii="Arial" w:hAnsi="Arial" w:cs="Arial"/>
          <w:bCs/>
          <w:i/>
          <w:iCs/>
          <w:sz w:val="20"/>
          <w:szCs w:val="20"/>
        </w:rPr>
      </w:pPr>
      <w:r>
        <w:rPr>
          <w:rFonts w:ascii="Arial" w:hAnsi="Arial" w:cs="Arial"/>
          <w:b/>
          <w:i/>
          <w:iCs/>
          <w:sz w:val="20"/>
          <w:szCs w:val="20"/>
        </w:rPr>
        <w:t>Proposal 1</w:t>
      </w:r>
      <w:r w:rsidR="003F6B7C" w:rsidRPr="009C58C3">
        <w:rPr>
          <w:rFonts w:ascii="Arial" w:hAnsi="Arial" w:cs="Arial"/>
          <w:bCs/>
          <w:i/>
          <w:iCs/>
          <w:sz w:val="20"/>
          <w:szCs w:val="20"/>
        </w:rPr>
        <w:t xml:space="preserve">: </w:t>
      </w:r>
      <w:r>
        <w:rPr>
          <w:rFonts w:ascii="Arial" w:hAnsi="Arial" w:cs="Arial"/>
          <w:bCs/>
          <w:i/>
          <w:iCs/>
          <w:sz w:val="20"/>
          <w:szCs w:val="20"/>
        </w:rPr>
        <w:t>RAN4 to consider the following two options for single UL HPUE MSD LUT definition:</w:t>
      </w:r>
    </w:p>
    <w:p w14:paraId="703C4066" w14:textId="50E9C313" w:rsidR="009253ED" w:rsidRPr="009235D0" w:rsidRDefault="009253ED" w:rsidP="009253ED">
      <w:pPr>
        <w:pStyle w:val="ListParagraph"/>
        <w:numPr>
          <w:ilvl w:val="0"/>
          <w:numId w:val="34"/>
        </w:numPr>
        <w:spacing w:after="120"/>
        <w:ind w:left="576" w:hanging="288"/>
        <w:contextualSpacing w:val="0"/>
        <w:jc w:val="both"/>
        <w:rPr>
          <w:rFonts w:ascii="Arial" w:hAnsi="Arial" w:cs="Arial"/>
          <w:bCs/>
          <w:i/>
          <w:iCs/>
          <w:sz w:val="20"/>
          <w:szCs w:val="20"/>
        </w:rPr>
      </w:pPr>
      <w:r w:rsidRPr="009235D0">
        <w:rPr>
          <w:rFonts w:ascii="Arial" w:hAnsi="Arial" w:cs="Arial"/>
          <w:b/>
          <w:i/>
          <w:iCs/>
          <w:sz w:val="20"/>
          <w:szCs w:val="20"/>
        </w:rPr>
        <w:t>Option 1</w:t>
      </w:r>
      <w:r w:rsidRPr="009235D0">
        <w:rPr>
          <w:rFonts w:ascii="Arial" w:hAnsi="Arial" w:cs="Arial"/>
          <w:bCs/>
          <w:i/>
          <w:iCs/>
          <w:sz w:val="20"/>
          <w:szCs w:val="20"/>
        </w:rPr>
        <w:t>: Define 2 LUTs as categorized below:</w:t>
      </w:r>
    </w:p>
    <w:p w14:paraId="60147550" w14:textId="0869390F" w:rsidR="009253ED" w:rsidRPr="009235D0" w:rsidRDefault="009253ED" w:rsidP="009253ED">
      <w:pPr>
        <w:pStyle w:val="ListParagraph"/>
        <w:numPr>
          <w:ilvl w:val="1"/>
          <w:numId w:val="34"/>
        </w:numPr>
        <w:spacing w:after="120"/>
        <w:ind w:left="1584" w:hanging="144"/>
        <w:contextualSpacing w:val="0"/>
        <w:jc w:val="both"/>
        <w:rPr>
          <w:rFonts w:ascii="Arial" w:hAnsi="Arial" w:cs="Arial"/>
          <w:bCs/>
          <w:i/>
          <w:iCs/>
          <w:sz w:val="20"/>
          <w:szCs w:val="20"/>
        </w:rPr>
      </w:pPr>
      <w:r w:rsidRPr="009235D0">
        <w:rPr>
          <w:rFonts w:ascii="Arial" w:hAnsi="Arial" w:cs="Arial"/>
          <w:bCs/>
          <w:i/>
          <w:iCs/>
          <w:sz w:val="20"/>
          <w:szCs w:val="20"/>
        </w:rPr>
        <w:t xml:space="preserve">LUT1: </w:t>
      </w:r>
      <w:r w:rsidRPr="009253ED">
        <w:rPr>
          <w:rFonts w:ascii="Arial" w:hAnsi="Arial" w:cs="Arial"/>
          <w:bCs/>
          <w:i/>
          <w:iCs/>
          <w:sz w:val="20"/>
          <w:szCs w:val="20"/>
        </w:rPr>
        <w:t>1Tx for UL harmonic and cross-band interference and 1Tx/2Tx for Rx harmonic mixing</w:t>
      </w:r>
    </w:p>
    <w:p w14:paraId="04681C9B" w14:textId="685C2BE2" w:rsidR="009253ED" w:rsidRPr="009235D0" w:rsidRDefault="009253ED" w:rsidP="009253ED">
      <w:pPr>
        <w:pStyle w:val="ListParagraph"/>
        <w:numPr>
          <w:ilvl w:val="1"/>
          <w:numId w:val="34"/>
        </w:numPr>
        <w:spacing w:after="120"/>
        <w:ind w:left="1584" w:hanging="144"/>
        <w:contextualSpacing w:val="0"/>
        <w:jc w:val="both"/>
        <w:rPr>
          <w:rFonts w:ascii="Arial" w:hAnsi="Arial" w:cs="Arial"/>
          <w:bCs/>
          <w:i/>
          <w:iCs/>
          <w:sz w:val="20"/>
          <w:szCs w:val="20"/>
        </w:rPr>
      </w:pPr>
      <w:r w:rsidRPr="009235D0">
        <w:rPr>
          <w:rFonts w:ascii="Arial" w:hAnsi="Arial" w:cs="Arial"/>
          <w:bCs/>
          <w:i/>
          <w:iCs/>
          <w:sz w:val="20"/>
          <w:szCs w:val="20"/>
        </w:rPr>
        <w:t>LUT2: 2Tx for UL harmonic and cross-band interference</w:t>
      </w:r>
    </w:p>
    <w:p w14:paraId="2B2FA335" w14:textId="4D802EC1" w:rsidR="003E3380" w:rsidRPr="009235D0" w:rsidRDefault="009253ED" w:rsidP="009A46FC">
      <w:pPr>
        <w:pStyle w:val="ListParagraph"/>
        <w:numPr>
          <w:ilvl w:val="0"/>
          <w:numId w:val="34"/>
        </w:numPr>
        <w:spacing w:after="120"/>
        <w:ind w:left="576" w:hanging="288"/>
        <w:contextualSpacing w:val="0"/>
        <w:jc w:val="both"/>
        <w:rPr>
          <w:rFonts w:ascii="Arial" w:hAnsi="Arial" w:cs="Arial"/>
          <w:bCs/>
          <w:sz w:val="20"/>
          <w:szCs w:val="20"/>
        </w:rPr>
      </w:pPr>
      <w:r w:rsidRPr="009235D0">
        <w:rPr>
          <w:rFonts w:ascii="Arial" w:hAnsi="Arial" w:cs="Arial"/>
          <w:b/>
          <w:i/>
          <w:iCs/>
          <w:sz w:val="20"/>
          <w:szCs w:val="20"/>
        </w:rPr>
        <w:t>Option 2</w:t>
      </w:r>
      <w:r w:rsidRPr="009235D0">
        <w:rPr>
          <w:rFonts w:ascii="Arial" w:hAnsi="Arial" w:cs="Arial"/>
          <w:bCs/>
          <w:i/>
          <w:iCs/>
          <w:sz w:val="20"/>
          <w:szCs w:val="20"/>
        </w:rPr>
        <w:t xml:space="preserve">: Define </w:t>
      </w:r>
      <w:r w:rsidR="009235D0" w:rsidRPr="009235D0">
        <w:rPr>
          <w:rFonts w:ascii="Arial" w:hAnsi="Arial" w:cs="Arial"/>
          <w:bCs/>
          <w:i/>
          <w:iCs/>
          <w:sz w:val="20"/>
          <w:szCs w:val="20"/>
        </w:rPr>
        <w:t xml:space="preserve">only one LUT for both 1Tx and 2Tx configurations where the </w:t>
      </w:r>
      <w:r w:rsidR="009235D0" w:rsidRPr="009235D0">
        <w:rPr>
          <w:rFonts w:ascii="Arial" w:hAnsi="Arial" w:cs="Arial"/>
          <w:i/>
          <w:iCs/>
          <w:sz w:val="20"/>
          <w:szCs w:val="20"/>
        </w:rPr>
        <w:sym w:font="Symbol" w:char="F044"/>
      </w:r>
      <w:r w:rsidR="009235D0" w:rsidRPr="009235D0">
        <w:rPr>
          <w:rFonts w:ascii="Arial" w:hAnsi="Arial" w:cs="Arial"/>
          <w:i/>
          <w:iCs/>
          <w:sz w:val="20"/>
          <w:szCs w:val="20"/>
        </w:rPr>
        <w:t>PCx</w:t>
      </w:r>
      <w:r w:rsidR="009235D0" w:rsidRPr="009235D0">
        <w:rPr>
          <w:rFonts w:ascii="Arial" w:hAnsi="Arial" w:cs="Arial"/>
          <w:bCs/>
          <w:i/>
          <w:iCs/>
          <w:sz w:val="20"/>
          <w:szCs w:val="20"/>
        </w:rPr>
        <w:t xml:space="preserve"> values shall accommodate both configurations with potential compromising between 1Tx and 2Tx.</w:t>
      </w:r>
    </w:p>
    <w:p w14:paraId="286B8A57" w14:textId="498E7C54" w:rsidR="005E71D6" w:rsidRDefault="00C52915" w:rsidP="005E71D6">
      <w:pPr>
        <w:spacing w:after="120"/>
        <w:jc w:val="both"/>
        <w:rPr>
          <w:rFonts w:ascii="Arial" w:hAnsi="Arial" w:cs="Arial"/>
          <w:sz w:val="20"/>
          <w:szCs w:val="20"/>
        </w:rPr>
      </w:pPr>
      <w:r>
        <w:rPr>
          <w:rFonts w:ascii="Arial" w:hAnsi="Arial" w:cs="Arial"/>
          <w:bCs/>
          <w:i/>
          <w:iCs/>
          <w:sz w:val="20"/>
          <w:szCs w:val="20"/>
        </w:rPr>
        <w:t xml:space="preserve"> </w:t>
      </w:r>
      <w:r w:rsidR="008979DE">
        <w:rPr>
          <w:rFonts w:ascii="Arial" w:hAnsi="Arial" w:cs="Arial"/>
          <w:bCs/>
          <w:i/>
          <w:iCs/>
          <w:sz w:val="20"/>
          <w:szCs w:val="20"/>
        </w:rPr>
        <w:t xml:space="preserve"> </w:t>
      </w:r>
      <w:r w:rsidR="00AD0936">
        <w:rPr>
          <w:rFonts w:ascii="Arial" w:hAnsi="Arial" w:cs="Arial"/>
          <w:sz w:val="20"/>
          <w:szCs w:val="20"/>
        </w:rPr>
        <w:t xml:space="preserve">  </w:t>
      </w:r>
    </w:p>
    <w:p w14:paraId="6CAD221E" w14:textId="37205462" w:rsidR="00F31BA7" w:rsidRPr="0093313C" w:rsidRDefault="00F31BA7" w:rsidP="00F31BA7">
      <w:pPr>
        <w:pStyle w:val="Heading2"/>
        <w:spacing w:after="120"/>
        <w:ind w:left="1138" w:hanging="1138"/>
      </w:pPr>
      <w:r>
        <w:lastRenderedPageBreak/>
        <w:t>2.2</w:t>
      </w:r>
      <w:r>
        <w:tab/>
        <w:t>2UL IMD MSD</w:t>
      </w:r>
    </w:p>
    <w:p w14:paraId="2D95CD10" w14:textId="77777777" w:rsidR="00F31BA7" w:rsidRDefault="00F31BA7" w:rsidP="00C52915">
      <w:pPr>
        <w:jc w:val="both"/>
        <w:rPr>
          <w:rFonts w:ascii="Arial" w:hAnsi="Arial" w:cs="Arial"/>
          <w:sz w:val="20"/>
          <w:szCs w:val="20"/>
        </w:rPr>
      </w:pPr>
    </w:p>
    <w:p w14:paraId="60458FE6" w14:textId="32E8CD07" w:rsidR="00266F6B" w:rsidRDefault="00A836FE" w:rsidP="00D06665">
      <w:pPr>
        <w:spacing w:after="120"/>
        <w:jc w:val="both"/>
        <w:rPr>
          <w:rFonts w:ascii="Arial" w:hAnsi="Arial" w:cs="Arial"/>
          <w:sz w:val="20"/>
          <w:szCs w:val="20"/>
        </w:rPr>
      </w:pPr>
      <w:r>
        <w:rPr>
          <w:rFonts w:ascii="Arial" w:hAnsi="Arial" w:cs="Arial"/>
          <w:sz w:val="20"/>
          <w:szCs w:val="20"/>
        </w:rPr>
        <w:t>For 2UL IMD MSD, prior to Rel-19, there has been 3 UL power configurations specified as summarized in Table 2.2-1.</w:t>
      </w:r>
    </w:p>
    <w:p w14:paraId="4CCAA44F" w14:textId="77777777" w:rsidR="00A836FE" w:rsidRDefault="00A836FE" w:rsidP="00C5291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980"/>
        <w:gridCol w:w="3240"/>
        <w:gridCol w:w="2155"/>
      </w:tblGrid>
      <w:tr w:rsidR="00A836FE" w:rsidRPr="004A615E" w14:paraId="620F7819" w14:textId="3130A5ED" w:rsidTr="009235D0">
        <w:trPr>
          <w:trHeight w:val="259"/>
          <w:jc w:val="center"/>
        </w:trPr>
        <w:tc>
          <w:tcPr>
            <w:tcW w:w="1980" w:type="dxa"/>
            <w:vAlign w:val="center"/>
          </w:tcPr>
          <w:p w14:paraId="18251302" w14:textId="77777777" w:rsidR="00A836FE" w:rsidRPr="004A615E" w:rsidRDefault="00A836FE" w:rsidP="00DA3520">
            <w:pPr>
              <w:jc w:val="center"/>
              <w:rPr>
                <w:rFonts w:asciiTheme="minorHAnsi" w:hAnsiTheme="minorHAnsi" w:cstheme="minorHAnsi"/>
                <w:b/>
                <w:sz w:val="20"/>
                <w:szCs w:val="20"/>
              </w:rPr>
            </w:pPr>
            <w:r w:rsidRPr="004A615E">
              <w:rPr>
                <w:rFonts w:asciiTheme="minorHAnsi" w:hAnsiTheme="minorHAnsi" w:cstheme="minorHAnsi"/>
                <w:b/>
                <w:sz w:val="20"/>
                <w:szCs w:val="20"/>
              </w:rPr>
              <w:t>PC</w:t>
            </w:r>
          </w:p>
        </w:tc>
        <w:tc>
          <w:tcPr>
            <w:tcW w:w="3240" w:type="dxa"/>
            <w:vAlign w:val="center"/>
          </w:tcPr>
          <w:p w14:paraId="615702B3" w14:textId="77777777" w:rsidR="00A836FE" w:rsidRPr="004A615E" w:rsidRDefault="00A836FE" w:rsidP="00DA3520">
            <w:pPr>
              <w:jc w:val="center"/>
              <w:rPr>
                <w:rFonts w:asciiTheme="minorHAnsi" w:hAnsiTheme="minorHAnsi" w:cstheme="minorHAnsi"/>
                <w:b/>
                <w:sz w:val="20"/>
                <w:szCs w:val="20"/>
              </w:rPr>
            </w:pPr>
            <w:r w:rsidRPr="004A615E">
              <w:rPr>
                <w:rFonts w:asciiTheme="minorHAnsi" w:hAnsiTheme="minorHAnsi" w:cstheme="minorHAnsi"/>
                <w:b/>
                <w:sz w:val="20"/>
                <w:szCs w:val="20"/>
              </w:rPr>
              <w:t>Aggressor UL Power (dBm)</w:t>
            </w:r>
          </w:p>
        </w:tc>
        <w:tc>
          <w:tcPr>
            <w:tcW w:w="2155" w:type="dxa"/>
            <w:vAlign w:val="center"/>
          </w:tcPr>
          <w:p w14:paraId="325A4220" w14:textId="3F950363" w:rsidR="00A836FE" w:rsidRPr="004A615E" w:rsidRDefault="00D06665" w:rsidP="00DA3520">
            <w:pPr>
              <w:jc w:val="center"/>
              <w:rPr>
                <w:rFonts w:asciiTheme="minorHAnsi" w:hAnsiTheme="minorHAnsi" w:cstheme="minorHAnsi"/>
                <w:b/>
                <w:sz w:val="20"/>
                <w:szCs w:val="20"/>
              </w:rPr>
            </w:pPr>
            <w:r>
              <w:rPr>
                <w:rFonts w:asciiTheme="minorHAnsi" w:hAnsiTheme="minorHAnsi" w:cstheme="minorHAnsi"/>
                <w:b/>
                <w:sz w:val="20"/>
                <w:szCs w:val="20"/>
              </w:rPr>
              <w:t>Release</w:t>
            </w:r>
          </w:p>
        </w:tc>
      </w:tr>
      <w:tr w:rsidR="00A836FE" w:rsidRPr="004A615E" w14:paraId="56AB4B18" w14:textId="4BA794F9" w:rsidTr="009235D0">
        <w:trPr>
          <w:trHeight w:val="259"/>
          <w:jc w:val="center"/>
        </w:trPr>
        <w:tc>
          <w:tcPr>
            <w:tcW w:w="1980" w:type="dxa"/>
            <w:vAlign w:val="center"/>
          </w:tcPr>
          <w:p w14:paraId="4F6EE607"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6C7B7102"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2</w:t>
            </w:r>
            <w:r>
              <w:rPr>
                <w:rFonts w:asciiTheme="minorHAnsi" w:hAnsiTheme="minorHAnsi" w:cstheme="minorHAnsi"/>
                <w:bCs/>
                <w:sz w:val="20"/>
                <w:szCs w:val="20"/>
              </w:rPr>
              <w:t>0 + 20</w:t>
            </w:r>
          </w:p>
        </w:tc>
        <w:tc>
          <w:tcPr>
            <w:tcW w:w="2155" w:type="dxa"/>
            <w:vAlign w:val="center"/>
          </w:tcPr>
          <w:p w14:paraId="770AFC01" w14:textId="02EAF86A" w:rsidR="00A836FE" w:rsidRPr="004A615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Rel-15</w:t>
            </w:r>
          </w:p>
        </w:tc>
      </w:tr>
      <w:tr w:rsidR="00A836FE" w:rsidRPr="004A615E" w14:paraId="0E324EFF" w14:textId="7B72B39C" w:rsidTr="009235D0">
        <w:trPr>
          <w:trHeight w:val="259"/>
          <w:jc w:val="center"/>
        </w:trPr>
        <w:tc>
          <w:tcPr>
            <w:tcW w:w="1980" w:type="dxa"/>
            <w:vAlign w:val="center"/>
          </w:tcPr>
          <w:p w14:paraId="046CAAD1"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PC2</w:t>
            </w:r>
            <w:r>
              <w:rPr>
                <w:rFonts w:asciiTheme="minorHAnsi" w:hAnsiTheme="minorHAnsi" w:cstheme="minorHAnsi"/>
                <w:bCs/>
                <w:sz w:val="20"/>
                <w:szCs w:val="20"/>
              </w:rPr>
              <w:t xml:space="preserve"> (2Tx or 3Tx)</w:t>
            </w:r>
          </w:p>
        </w:tc>
        <w:tc>
          <w:tcPr>
            <w:tcW w:w="3240" w:type="dxa"/>
            <w:vAlign w:val="center"/>
          </w:tcPr>
          <w:p w14:paraId="57E1D842" w14:textId="77777777" w:rsidR="00A836FE" w:rsidRPr="004A615E" w:rsidRDefault="00A836FE" w:rsidP="00DA3520">
            <w:pPr>
              <w:jc w:val="center"/>
              <w:rPr>
                <w:rFonts w:asciiTheme="minorHAnsi" w:hAnsiTheme="minorHAnsi" w:cstheme="minorHAnsi"/>
                <w:bCs/>
                <w:sz w:val="20"/>
                <w:szCs w:val="20"/>
              </w:rPr>
            </w:pPr>
            <w:r>
              <w:rPr>
                <w:rFonts w:asciiTheme="minorHAnsi" w:hAnsiTheme="minorHAnsi" w:cstheme="minorHAnsi"/>
                <w:bCs/>
                <w:sz w:val="20"/>
                <w:szCs w:val="20"/>
              </w:rPr>
              <w:t>23 + 23</w:t>
            </w:r>
          </w:p>
        </w:tc>
        <w:tc>
          <w:tcPr>
            <w:tcW w:w="2155" w:type="dxa"/>
            <w:vAlign w:val="center"/>
          </w:tcPr>
          <w:p w14:paraId="7A61749C" w14:textId="593BA88E" w:rsidR="00A836F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Rel-18 or earlier</w:t>
            </w:r>
          </w:p>
        </w:tc>
      </w:tr>
      <w:tr w:rsidR="00A836FE" w:rsidRPr="004A615E" w14:paraId="529FD4D0" w14:textId="07C37824" w:rsidTr="009235D0">
        <w:trPr>
          <w:trHeight w:val="259"/>
          <w:jc w:val="center"/>
        </w:trPr>
        <w:tc>
          <w:tcPr>
            <w:tcW w:w="1980" w:type="dxa"/>
            <w:vAlign w:val="center"/>
          </w:tcPr>
          <w:p w14:paraId="3B0D3925"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PC1.5</w:t>
            </w:r>
            <w:r>
              <w:rPr>
                <w:rFonts w:asciiTheme="minorHAnsi" w:hAnsiTheme="minorHAnsi" w:cstheme="minorHAnsi"/>
                <w:bCs/>
                <w:sz w:val="20"/>
                <w:szCs w:val="20"/>
              </w:rPr>
              <w:t xml:space="preserve"> (3Tx)</w:t>
            </w:r>
          </w:p>
        </w:tc>
        <w:tc>
          <w:tcPr>
            <w:tcW w:w="3240" w:type="dxa"/>
            <w:vAlign w:val="center"/>
          </w:tcPr>
          <w:p w14:paraId="0556163D" w14:textId="77777777" w:rsidR="00A836FE" w:rsidRPr="004A615E" w:rsidRDefault="00A836FE" w:rsidP="00DA3520">
            <w:pPr>
              <w:jc w:val="center"/>
              <w:rPr>
                <w:rFonts w:asciiTheme="minorHAnsi" w:hAnsiTheme="minorHAnsi" w:cstheme="minorHAnsi"/>
                <w:bCs/>
                <w:sz w:val="20"/>
                <w:szCs w:val="20"/>
              </w:rPr>
            </w:pPr>
            <w:r>
              <w:rPr>
                <w:rFonts w:asciiTheme="minorHAnsi" w:hAnsiTheme="minorHAnsi" w:cstheme="minorHAnsi"/>
                <w:bCs/>
                <w:sz w:val="20"/>
                <w:szCs w:val="20"/>
              </w:rPr>
              <w:t>23 + 27.8</w:t>
            </w:r>
          </w:p>
        </w:tc>
        <w:tc>
          <w:tcPr>
            <w:tcW w:w="2155" w:type="dxa"/>
            <w:vAlign w:val="center"/>
          </w:tcPr>
          <w:p w14:paraId="70E4AD1B" w14:textId="5B088FAC" w:rsidR="00A836F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Rel-18</w:t>
            </w:r>
          </w:p>
        </w:tc>
      </w:tr>
      <w:tr w:rsidR="00D06665" w:rsidRPr="004A615E" w14:paraId="4C1C8EAD" w14:textId="77777777" w:rsidTr="009235D0">
        <w:trPr>
          <w:trHeight w:val="259"/>
          <w:jc w:val="center"/>
        </w:trPr>
        <w:tc>
          <w:tcPr>
            <w:tcW w:w="1980" w:type="dxa"/>
            <w:vAlign w:val="center"/>
          </w:tcPr>
          <w:p w14:paraId="0C1588CC" w14:textId="7882BB16" w:rsidR="00D06665" w:rsidRPr="004A615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PC1.5 (2Tx or 3Tx)</w:t>
            </w:r>
          </w:p>
        </w:tc>
        <w:tc>
          <w:tcPr>
            <w:tcW w:w="3240" w:type="dxa"/>
            <w:vAlign w:val="center"/>
          </w:tcPr>
          <w:p w14:paraId="312DAA24" w14:textId="0981C6CF" w:rsidR="00D06665"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2155" w:type="dxa"/>
            <w:vAlign w:val="center"/>
          </w:tcPr>
          <w:p w14:paraId="3FE4EB1D" w14:textId="7F5777A8" w:rsidR="00D06665"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Rel-19</w:t>
            </w:r>
          </w:p>
        </w:tc>
      </w:tr>
    </w:tbl>
    <w:p w14:paraId="5F6DF38B" w14:textId="77777777" w:rsidR="00A836FE" w:rsidRDefault="00A836FE" w:rsidP="00C52915">
      <w:pPr>
        <w:jc w:val="both"/>
        <w:rPr>
          <w:rFonts w:ascii="Arial" w:hAnsi="Arial" w:cs="Arial"/>
          <w:sz w:val="20"/>
          <w:szCs w:val="20"/>
        </w:rPr>
      </w:pPr>
    </w:p>
    <w:p w14:paraId="2855783D" w14:textId="6EE3991C" w:rsidR="00D06665" w:rsidRDefault="00D06665" w:rsidP="00E62F9B">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2.2-1 2UL IMD MSD UL power configurations</w:t>
      </w:r>
    </w:p>
    <w:p w14:paraId="3CDEC617" w14:textId="77777777" w:rsidR="00D06665" w:rsidRDefault="00D06665" w:rsidP="00D06665">
      <w:pPr>
        <w:jc w:val="center"/>
        <w:rPr>
          <w:rFonts w:ascii="Arial" w:hAnsi="Arial" w:cs="Arial"/>
          <w:b/>
          <w:bCs/>
          <w:sz w:val="20"/>
          <w:szCs w:val="20"/>
        </w:rPr>
      </w:pPr>
    </w:p>
    <w:p w14:paraId="06BC4AC7" w14:textId="77777777" w:rsidR="00041C6D" w:rsidRDefault="00D06665" w:rsidP="00D06665">
      <w:pPr>
        <w:spacing w:after="120"/>
        <w:jc w:val="both"/>
        <w:rPr>
          <w:rFonts w:ascii="Arial" w:hAnsi="Arial" w:cs="Arial"/>
          <w:sz w:val="20"/>
          <w:szCs w:val="20"/>
        </w:rPr>
      </w:pPr>
      <w:r>
        <w:rPr>
          <w:rFonts w:ascii="Arial" w:hAnsi="Arial" w:cs="Arial"/>
          <w:sz w:val="20"/>
          <w:szCs w:val="20"/>
        </w:rPr>
        <w:t>In Rel-19, we anticipate new PC1.5 configurations with (FDD + TDD) as (PC2 + PC2) and (PC2 + PC1.5) to be introduced with 2Tx or 3Tx.</w:t>
      </w:r>
      <w:r w:rsidR="00E62F9B">
        <w:rPr>
          <w:rFonts w:ascii="Arial" w:hAnsi="Arial" w:cs="Arial"/>
          <w:sz w:val="20"/>
          <w:szCs w:val="20"/>
        </w:rPr>
        <w:t xml:space="preserve"> For PC2 FDD band pairing with PC2 TDD band, the FDD band UL may be implemented with 1Tx or 2Tx</w:t>
      </w:r>
      <w:r>
        <w:rPr>
          <w:rFonts w:ascii="Arial" w:hAnsi="Arial" w:cs="Arial"/>
          <w:sz w:val="20"/>
          <w:szCs w:val="20"/>
        </w:rPr>
        <w:t xml:space="preserve"> </w:t>
      </w:r>
      <w:r w:rsidR="00E62F9B">
        <w:rPr>
          <w:rFonts w:ascii="Arial" w:hAnsi="Arial" w:cs="Arial"/>
          <w:sz w:val="20"/>
          <w:szCs w:val="20"/>
        </w:rPr>
        <w:t>which could potentially result in different 2UL IMD MSD impact, similar to the UL harmonic MSD with 1Tx or 2Tx. Therefore, it is proposed RAN4 to select an example band combination for 2UL IMD MSD analysis with 1Tx and 2Tx in PC2 FDD band to observe the MSD difference</w:t>
      </w:r>
      <w:r w:rsidR="00041C6D">
        <w:rPr>
          <w:rFonts w:ascii="Arial" w:hAnsi="Arial" w:cs="Arial"/>
          <w:sz w:val="20"/>
          <w:szCs w:val="20"/>
        </w:rPr>
        <w:t xml:space="preserve"> to cover all possible UL configurations before the 2UL IMD MSD simplification studies.</w:t>
      </w:r>
    </w:p>
    <w:p w14:paraId="4ECC7FF7" w14:textId="77777777" w:rsidR="00041C6D" w:rsidRDefault="00041C6D" w:rsidP="00041C6D">
      <w:pPr>
        <w:jc w:val="both"/>
        <w:rPr>
          <w:rFonts w:ascii="Arial" w:hAnsi="Arial" w:cs="Arial"/>
          <w:sz w:val="20"/>
          <w:szCs w:val="20"/>
        </w:rPr>
      </w:pPr>
    </w:p>
    <w:p w14:paraId="30D65FC5" w14:textId="6F0F8BD9" w:rsidR="007D637A" w:rsidRPr="007D637A" w:rsidRDefault="007D637A" w:rsidP="007D637A">
      <w:pPr>
        <w:spacing w:after="120"/>
        <w:jc w:val="both"/>
        <w:rPr>
          <w:rFonts w:ascii="Arial" w:hAnsi="Arial" w:cs="Arial"/>
          <w:i/>
          <w:iCs/>
          <w:sz w:val="20"/>
          <w:szCs w:val="20"/>
        </w:rPr>
      </w:pPr>
      <w:r w:rsidRPr="007D637A">
        <w:rPr>
          <w:rFonts w:ascii="Arial" w:hAnsi="Arial" w:cs="Arial"/>
          <w:b/>
          <w:bCs/>
          <w:i/>
          <w:iCs/>
          <w:sz w:val="20"/>
          <w:szCs w:val="20"/>
        </w:rPr>
        <w:t xml:space="preserve">Proposal </w:t>
      </w:r>
      <w:r w:rsidR="009235D0">
        <w:rPr>
          <w:rFonts w:ascii="Arial" w:hAnsi="Arial" w:cs="Arial"/>
          <w:b/>
          <w:bCs/>
          <w:i/>
          <w:iCs/>
          <w:sz w:val="20"/>
          <w:szCs w:val="20"/>
        </w:rPr>
        <w:t>2</w:t>
      </w:r>
      <w:r w:rsidRPr="007D637A">
        <w:rPr>
          <w:rFonts w:ascii="Arial" w:hAnsi="Arial" w:cs="Arial"/>
          <w:i/>
          <w:iCs/>
          <w:sz w:val="20"/>
          <w:szCs w:val="20"/>
        </w:rPr>
        <w:t>: RAN4 to select an example band combination for 2UL IMD MSD analysis with 1Tx and 2Tx in PC2 FDD band to observe the MSD difference.</w:t>
      </w:r>
    </w:p>
    <w:p w14:paraId="3F2B972E" w14:textId="77777777" w:rsidR="007D637A" w:rsidRDefault="007D637A" w:rsidP="00041C6D">
      <w:pPr>
        <w:jc w:val="both"/>
        <w:rPr>
          <w:rFonts w:ascii="Arial" w:hAnsi="Arial" w:cs="Arial"/>
          <w:sz w:val="20"/>
          <w:szCs w:val="20"/>
        </w:rPr>
      </w:pPr>
    </w:p>
    <w:p w14:paraId="01FBC76B" w14:textId="21A52E1D" w:rsidR="00B917F5" w:rsidRDefault="00041C6D" w:rsidP="00D06665">
      <w:pPr>
        <w:spacing w:after="120"/>
        <w:jc w:val="both"/>
        <w:rPr>
          <w:rFonts w:ascii="Arial" w:hAnsi="Arial" w:cs="Arial"/>
          <w:sz w:val="20"/>
          <w:szCs w:val="20"/>
        </w:rPr>
      </w:pPr>
      <w:r>
        <w:rPr>
          <w:rFonts w:ascii="Arial" w:hAnsi="Arial" w:cs="Arial"/>
          <w:sz w:val="20"/>
          <w:szCs w:val="20"/>
        </w:rPr>
        <w:t xml:space="preserve">On the other hand, </w:t>
      </w:r>
      <w:r w:rsidR="00B917F5">
        <w:rPr>
          <w:rFonts w:ascii="Arial" w:hAnsi="Arial" w:cs="Arial"/>
          <w:sz w:val="20"/>
          <w:szCs w:val="20"/>
        </w:rPr>
        <w:t xml:space="preserve">in RAN4 </w:t>
      </w:r>
      <w:r>
        <w:rPr>
          <w:rFonts w:ascii="Arial" w:hAnsi="Arial" w:cs="Arial"/>
          <w:sz w:val="20"/>
          <w:szCs w:val="20"/>
        </w:rPr>
        <w:t xml:space="preserve">2UL IMD MSD for HPUE has been evaluated without taking into account PC2 PA linearity improvement over PC3 PA, meaning that the IMD power was simply scaled </w:t>
      </w:r>
      <w:r w:rsidR="00B917F5">
        <w:rPr>
          <w:rFonts w:ascii="Arial" w:hAnsi="Arial" w:cs="Arial"/>
          <w:sz w:val="20"/>
          <w:szCs w:val="20"/>
        </w:rPr>
        <w:t xml:space="preserve">up with UL power and </w:t>
      </w:r>
      <w:r w:rsidR="0020414A">
        <w:rPr>
          <w:rFonts w:ascii="Arial" w:hAnsi="Arial" w:cs="Arial"/>
          <w:sz w:val="20"/>
          <w:szCs w:val="20"/>
        </w:rPr>
        <w:t>IMD</w:t>
      </w:r>
      <w:r w:rsidR="00B917F5">
        <w:rPr>
          <w:rFonts w:ascii="Arial" w:hAnsi="Arial" w:cs="Arial"/>
          <w:sz w:val="20"/>
          <w:szCs w:val="20"/>
        </w:rPr>
        <w:t xml:space="preserve"> order and index as shown in Table 2.2-2.</w:t>
      </w:r>
    </w:p>
    <w:p w14:paraId="0C110725" w14:textId="77777777" w:rsidR="00B917F5" w:rsidRDefault="00B917F5" w:rsidP="00B917F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745"/>
        <w:gridCol w:w="1760"/>
        <w:gridCol w:w="1620"/>
        <w:gridCol w:w="2255"/>
        <w:gridCol w:w="1890"/>
      </w:tblGrid>
      <w:tr w:rsidR="00C02E75" w:rsidRPr="004A615E" w14:paraId="654AD61E" w14:textId="77777777" w:rsidTr="00F13FD2">
        <w:trPr>
          <w:trHeight w:val="288"/>
          <w:jc w:val="center"/>
        </w:trPr>
        <w:tc>
          <w:tcPr>
            <w:tcW w:w="1745" w:type="dxa"/>
            <w:vAlign w:val="center"/>
          </w:tcPr>
          <w:p w14:paraId="044BD6BC" w14:textId="77777777" w:rsidR="00C02E75" w:rsidRPr="004A615E" w:rsidRDefault="00C02E75" w:rsidP="00DA3520">
            <w:pPr>
              <w:jc w:val="center"/>
              <w:rPr>
                <w:rFonts w:asciiTheme="minorHAnsi" w:hAnsiTheme="minorHAnsi" w:cstheme="minorHAnsi"/>
                <w:b/>
                <w:sz w:val="20"/>
                <w:szCs w:val="20"/>
              </w:rPr>
            </w:pPr>
            <w:r w:rsidRPr="004A615E">
              <w:rPr>
                <w:rFonts w:asciiTheme="minorHAnsi" w:hAnsiTheme="minorHAnsi" w:cstheme="minorHAnsi"/>
                <w:b/>
                <w:sz w:val="20"/>
                <w:szCs w:val="20"/>
              </w:rPr>
              <w:t>PC</w:t>
            </w:r>
          </w:p>
        </w:tc>
        <w:tc>
          <w:tcPr>
            <w:tcW w:w="1760" w:type="dxa"/>
            <w:vAlign w:val="center"/>
          </w:tcPr>
          <w:p w14:paraId="6C79A36D" w14:textId="6A837486" w:rsidR="00C02E75" w:rsidRPr="004A615E" w:rsidRDefault="00C02E75" w:rsidP="00DA3520">
            <w:pPr>
              <w:jc w:val="center"/>
              <w:rPr>
                <w:rFonts w:asciiTheme="minorHAnsi" w:hAnsiTheme="minorHAnsi" w:cstheme="minorHAnsi"/>
                <w:b/>
                <w:sz w:val="20"/>
                <w:szCs w:val="20"/>
              </w:rPr>
            </w:pPr>
            <w:r w:rsidRPr="004A615E">
              <w:rPr>
                <w:rFonts w:asciiTheme="minorHAnsi" w:hAnsiTheme="minorHAnsi" w:cstheme="minorHAnsi"/>
                <w:b/>
                <w:sz w:val="20"/>
                <w:szCs w:val="20"/>
              </w:rPr>
              <w:t>UL Power (dBm)</w:t>
            </w:r>
          </w:p>
        </w:tc>
        <w:tc>
          <w:tcPr>
            <w:tcW w:w="1620" w:type="dxa"/>
            <w:vAlign w:val="center"/>
          </w:tcPr>
          <w:p w14:paraId="60C772B4" w14:textId="1D849B3F" w:rsidR="00C02E75" w:rsidRDefault="00C02E75" w:rsidP="00DA3520">
            <w:pPr>
              <w:jc w:val="center"/>
              <w:rPr>
                <w:rFonts w:asciiTheme="minorHAnsi" w:hAnsiTheme="minorHAnsi" w:cstheme="minorHAnsi"/>
                <w:b/>
                <w:sz w:val="20"/>
                <w:szCs w:val="20"/>
              </w:rPr>
            </w:pPr>
            <w:r>
              <w:rPr>
                <w:rFonts w:asciiTheme="minorHAnsi" w:hAnsiTheme="minorHAnsi" w:cstheme="minorHAnsi"/>
                <w:b/>
                <w:sz w:val="20"/>
                <w:szCs w:val="20"/>
              </w:rPr>
              <w:t xml:space="preserve">IMD Order </w:t>
            </w:r>
          </w:p>
        </w:tc>
        <w:tc>
          <w:tcPr>
            <w:tcW w:w="2255" w:type="dxa"/>
            <w:vAlign w:val="center"/>
          </w:tcPr>
          <w:p w14:paraId="4D53FD64" w14:textId="4D18C6D1" w:rsidR="00C02E75" w:rsidRDefault="00C02E75" w:rsidP="00DA3520">
            <w:pPr>
              <w:jc w:val="center"/>
              <w:rPr>
                <w:rFonts w:asciiTheme="minorHAnsi" w:hAnsiTheme="minorHAnsi" w:cstheme="minorHAnsi"/>
                <w:b/>
                <w:sz w:val="20"/>
                <w:szCs w:val="20"/>
              </w:rPr>
            </w:pPr>
            <w:r>
              <w:rPr>
                <w:rFonts w:asciiTheme="minorHAnsi" w:hAnsiTheme="minorHAnsi" w:cstheme="minorHAnsi"/>
                <w:b/>
                <w:sz w:val="20"/>
                <w:szCs w:val="20"/>
              </w:rPr>
              <w:t>IMD Index</w:t>
            </w:r>
          </w:p>
        </w:tc>
        <w:tc>
          <w:tcPr>
            <w:tcW w:w="1890" w:type="dxa"/>
            <w:vAlign w:val="center"/>
          </w:tcPr>
          <w:p w14:paraId="117F8CD7" w14:textId="5FDD7164" w:rsidR="00C02E75" w:rsidRPr="004A615E" w:rsidRDefault="00C02E75" w:rsidP="00DA3520">
            <w:pPr>
              <w:jc w:val="center"/>
              <w:rPr>
                <w:rFonts w:asciiTheme="minorHAnsi" w:hAnsiTheme="minorHAnsi" w:cstheme="minorHAnsi"/>
                <w:b/>
                <w:sz w:val="20"/>
                <w:szCs w:val="20"/>
              </w:rPr>
            </w:pPr>
            <w:r>
              <w:rPr>
                <w:rFonts w:asciiTheme="minorHAnsi" w:hAnsiTheme="minorHAnsi" w:cstheme="minorHAnsi"/>
                <w:b/>
                <w:sz w:val="20"/>
                <w:szCs w:val="20"/>
              </w:rPr>
              <w:t>Δ IMD Power (dB)</w:t>
            </w:r>
          </w:p>
        </w:tc>
      </w:tr>
      <w:tr w:rsidR="00C02E75" w:rsidRPr="004A615E" w14:paraId="23B17F02" w14:textId="77777777" w:rsidTr="009235D0">
        <w:trPr>
          <w:trHeight w:val="259"/>
          <w:jc w:val="center"/>
        </w:trPr>
        <w:tc>
          <w:tcPr>
            <w:tcW w:w="1745" w:type="dxa"/>
            <w:vAlign w:val="center"/>
          </w:tcPr>
          <w:p w14:paraId="030517B7" w14:textId="77777777" w:rsidR="00C02E75" w:rsidRPr="004A615E" w:rsidRDefault="00C02E75"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1760" w:type="dxa"/>
            <w:vAlign w:val="center"/>
          </w:tcPr>
          <w:p w14:paraId="756B80A6" w14:textId="77777777" w:rsidR="00C02E75" w:rsidRPr="004A615E" w:rsidRDefault="00C02E75"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2</w:t>
            </w:r>
            <w:r>
              <w:rPr>
                <w:rFonts w:asciiTheme="minorHAnsi" w:hAnsiTheme="minorHAnsi" w:cstheme="minorHAnsi"/>
                <w:bCs/>
                <w:sz w:val="20"/>
                <w:szCs w:val="20"/>
              </w:rPr>
              <w:t>0 + 20</w:t>
            </w:r>
          </w:p>
        </w:tc>
        <w:tc>
          <w:tcPr>
            <w:tcW w:w="1620" w:type="dxa"/>
            <w:vAlign w:val="center"/>
          </w:tcPr>
          <w:p w14:paraId="2BD86FA6" w14:textId="7BA8C1D2" w:rsidR="00C02E75" w:rsidRDefault="00C02E75" w:rsidP="00DA3520">
            <w:pPr>
              <w:jc w:val="center"/>
              <w:rPr>
                <w:rFonts w:asciiTheme="minorHAnsi" w:hAnsiTheme="minorHAnsi" w:cstheme="minorHAnsi"/>
                <w:bCs/>
                <w:sz w:val="20"/>
                <w:szCs w:val="20"/>
              </w:rPr>
            </w:pPr>
            <w:r>
              <w:rPr>
                <w:rFonts w:asciiTheme="minorHAnsi" w:hAnsiTheme="minorHAnsi" w:cstheme="minorHAnsi"/>
                <w:bCs/>
                <w:sz w:val="20"/>
                <w:szCs w:val="20"/>
              </w:rPr>
              <w:t>IMD2/3/4/5</w:t>
            </w:r>
          </w:p>
        </w:tc>
        <w:tc>
          <w:tcPr>
            <w:tcW w:w="2255" w:type="dxa"/>
            <w:vAlign w:val="center"/>
          </w:tcPr>
          <w:p w14:paraId="13C26E5F" w14:textId="37E55567" w:rsidR="00C02E75" w:rsidRDefault="00C02E75" w:rsidP="00DA3520">
            <w:pPr>
              <w:jc w:val="center"/>
              <w:rPr>
                <w:rFonts w:asciiTheme="minorHAnsi" w:hAnsiTheme="minorHAnsi" w:cstheme="minorHAnsi"/>
                <w:bCs/>
                <w:sz w:val="20"/>
                <w:szCs w:val="20"/>
              </w:rPr>
            </w:pPr>
            <w:r>
              <w:rPr>
                <w:rFonts w:asciiTheme="minorHAnsi" w:hAnsiTheme="minorHAnsi" w:cstheme="minorHAnsi"/>
                <w:bCs/>
                <w:sz w:val="20"/>
                <w:szCs w:val="20"/>
              </w:rPr>
              <w:t>Any</w:t>
            </w:r>
          </w:p>
        </w:tc>
        <w:tc>
          <w:tcPr>
            <w:tcW w:w="1890" w:type="dxa"/>
            <w:vAlign w:val="center"/>
          </w:tcPr>
          <w:p w14:paraId="383350DA" w14:textId="2A2CCD08" w:rsidR="00C02E75" w:rsidRPr="004A615E" w:rsidRDefault="00C02E75" w:rsidP="00DA3520">
            <w:pPr>
              <w:jc w:val="center"/>
              <w:rPr>
                <w:rFonts w:asciiTheme="minorHAnsi" w:hAnsiTheme="minorHAnsi" w:cstheme="minorHAnsi"/>
                <w:bCs/>
                <w:sz w:val="20"/>
                <w:szCs w:val="20"/>
              </w:rPr>
            </w:pPr>
            <w:r>
              <w:rPr>
                <w:rFonts w:asciiTheme="minorHAnsi" w:hAnsiTheme="minorHAnsi" w:cstheme="minorHAnsi"/>
                <w:bCs/>
                <w:sz w:val="20"/>
                <w:szCs w:val="20"/>
              </w:rPr>
              <w:t>0 (baseline)</w:t>
            </w:r>
          </w:p>
        </w:tc>
      </w:tr>
      <w:tr w:rsidR="00212959" w:rsidRPr="004A615E" w14:paraId="1831236F" w14:textId="77777777" w:rsidTr="009235D0">
        <w:trPr>
          <w:trHeight w:val="259"/>
          <w:jc w:val="center"/>
        </w:trPr>
        <w:tc>
          <w:tcPr>
            <w:tcW w:w="1745" w:type="dxa"/>
            <w:vMerge w:val="restart"/>
            <w:vAlign w:val="center"/>
          </w:tcPr>
          <w:p w14:paraId="6B6231F6" w14:textId="0046400C" w:rsidR="00212959" w:rsidRPr="004A615E" w:rsidRDefault="00212959" w:rsidP="00C02E75">
            <w:pPr>
              <w:jc w:val="center"/>
              <w:rPr>
                <w:rFonts w:asciiTheme="minorHAnsi" w:hAnsiTheme="minorHAnsi" w:cstheme="minorHAnsi"/>
                <w:bCs/>
                <w:sz w:val="20"/>
                <w:szCs w:val="20"/>
              </w:rPr>
            </w:pPr>
            <w:r w:rsidRPr="004A615E">
              <w:rPr>
                <w:rFonts w:asciiTheme="minorHAnsi" w:hAnsiTheme="minorHAnsi" w:cstheme="minorHAnsi"/>
                <w:bCs/>
                <w:sz w:val="20"/>
                <w:szCs w:val="20"/>
              </w:rPr>
              <w:t>PC2</w:t>
            </w:r>
            <w:r>
              <w:rPr>
                <w:rFonts w:asciiTheme="minorHAnsi" w:hAnsiTheme="minorHAnsi" w:cstheme="minorHAnsi"/>
                <w:bCs/>
                <w:sz w:val="20"/>
                <w:szCs w:val="20"/>
              </w:rPr>
              <w:t xml:space="preserve"> (2Tx or 3Tx)</w:t>
            </w:r>
          </w:p>
        </w:tc>
        <w:tc>
          <w:tcPr>
            <w:tcW w:w="1760" w:type="dxa"/>
            <w:vMerge w:val="restart"/>
            <w:vAlign w:val="center"/>
          </w:tcPr>
          <w:p w14:paraId="31239A16" w14:textId="6A4CCB46" w:rsidR="00212959" w:rsidRPr="004A615E"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23 + 23</w:t>
            </w:r>
          </w:p>
        </w:tc>
        <w:tc>
          <w:tcPr>
            <w:tcW w:w="1620" w:type="dxa"/>
            <w:vAlign w:val="center"/>
          </w:tcPr>
          <w:p w14:paraId="18F7799C" w14:textId="4CF30AD4" w:rsidR="00212959" w:rsidRDefault="00212959" w:rsidP="00DA3520">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2255" w:type="dxa"/>
            <w:vAlign w:val="center"/>
          </w:tcPr>
          <w:p w14:paraId="14FD84F4" w14:textId="47F42E7B" w:rsidR="00212959" w:rsidRDefault="00212959" w:rsidP="00DA3520">
            <w:pPr>
              <w:jc w:val="center"/>
              <w:rPr>
                <w:rFonts w:asciiTheme="minorHAnsi" w:hAnsiTheme="minorHAnsi" w:cstheme="minorHAnsi"/>
                <w:bCs/>
                <w:sz w:val="20"/>
                <w:szCs w:val="20"/>
              </w:rPr>
            </w:pPr>
            <w:r>
              <w:rPr>
                <w:rFonts w:asciiTheme="minorHAnsi" w:hAnsiTheme="minorHAnsi" w:cstheme="minorHAnsi"/>
                <w:bCs/>
                <w:sz w:val="20"/>
                <w:szCs w:val="20"/>
              </w:rPr>
              <w:t>(1,1)</w:t>
            </w:r>
          </w:p>
        </w:tc>
        <w:tc>
          <w:tcPr>
            <w:tcW w:w="1890" w:type="dxa"/>
            <w:vAlign w:val="center"/>
          </w:tcPr>
          <w:p w14:paraId="3DDB113D" w14:textId="2510EA69" w:rsidR="00212959" w:rsidRDefault="00212959" w:rsidP="00DA3520">
            <w:pPr>
              <w:jc w:val="center"/>
              <w:rPr>
                <w:rFonts w:asciiTheme="minorHAnsi" w:hAnsiTheme="minorHAnsi" w:cstheme="minorHAnsi"/>
                <w:bCs/>
                <w:sz w:val="20"/>
                <w:szCs w:val="20"/>
              </w:rPr>
            </w:pPr>
            <w:r>
              <w:rPr>
                <w:rFonts w:asciiTheme="minorHAnsi" w:hAnsiTheme="minorHAnsi" w:cstheme="minorHAnsi"/>
                <w:bCs/>
                <w:sz w:val="20"/>
                <w:szCs w:val="20"/>
              </w:rPr>
              <w:t>6</w:t>
            </w:r>
          </w:p>
        </w:tc>
      </w:tr>
      <w:tr w:rsidR="00212959" w:rsidRPr="004A615E" w14:paraId="1A5D8A20" w14:textId="77777777" w:rsidTr="009235D0">
        <w:trPr>
          <w:trHeight w:val="259"/>
          <w:jc w:val="center"/>
        </w:trPr>
        <w:tc>
          <w:tcPr>
            <w:tcW w:w="1745" w:type="dxa"/>
            <w:vMerge/>
            <w:vAlign w:val="center"/>
          </w:tcPr>
          <w:p w14:paraId="53536EF1" w14:textId="0C8210A1" w:rsidR="00212959" w:rsidRPr="004A615E" w:rsidRDefault="00212959" w:rsidP="00C02E75">
            <w:pPr>
              <w:jc w:val="center"/>
              <w:rPr>
                <w:rFonts w:asciiTheme="minorHAnsi" w:hAnsiTheme="minorHAnsi" w:cstheme="minorHAnsi"/>
                <w:bCs/>
                <w:sz w:val="20"/>
                <w:szCs w:val="20"/>
              </w:rPr>
            </w:pPr>
          </w:p>
        </w:tc>
        <w:tc>
          <w:tcPr>
            <w:tcW w:w="1760" w:type="dxa"/>
            <w:vMerge/>
            <w:vAlign w:val="center"/>
          </w:tcPr>
          <w:p w14:paraId="42D4079D" w14:textId="387203ED" w:rsidR="00212959" w:rsidRDefault="00212959" w:rsidP="00C02E75">
            <w:pPr>
              <w:jc w:val="center"/>
              <w:rPr>
                <w:rFonts w:asciiTheme="minorHAnsi" w:hAnsiTheme="minorHAnsi" w:cstheme="minorHAnsi"/>
                <w:bCs/>
                <w:sz w:val="20"/>
                <w:szCs w:val="20"/>
              </w:rPr>
            </w:pPr>
          </w:p>
        </w:tc>
        <w:tc>
          <w:tcPr>
            <w:tcW w:w="1620" w:type="dxa"/>
            <w:vAlign w:val="center"/>
          </w:tcPr>
          <w:p w14:paraId="6724EFD9" w14:textId="39D2CA6C"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714CDD81" w14:textId="507DB8D9"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(2,1), (1,2)</w:t>
            </w:r>
          </w:p>
        </w:tc>
        <w:tc>
          <w:tcPr>
            <w:tcW w:w="1890" w:type="dxa"/>
            <w:vAlign w:val="center"/>
          </w:tcPr>
          <w:p w14:paraId="5B34F9BC" w14:textId="3962935B"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9</w:t>
            </w:r>
          </w:p>
        </w:tc>
      </w:tr>
      <w:tr w:rsidR="00212959" w:rsidRPr="004A615E" w14:paraId="5F62777D" w14:textId="77777777" w:rsidTr="009235D0">
        <w:trPr>
          <w:trHeight w:val="259"/>
          <w:jc w:val="center"/>
        </w:trPr>
        <w:tc>
          <w:tcPr>
            <w:tcW w:w="1745" w:type="dxa"/>
            <w:vMerge/>
            <w:vAlign w:val="center"/>
          </w:tcPr>
          <w:p w14:paraId="7C04D7D1" w14:textId="00DB161E" w:rsidR="00212959" w:rsidRPr="004A615E" w:rsidRDefault="00212959" w:rsidP="00C02E75">
            <w:pPr>
              <w:jc w:val="center"/>
              <w:rPr>
                <w:rFonts w:asciiTheme="minorHAnsi" w:hAnsiTheme="minorHAnsi" w:cstheme="minorHAnsi"/>
                <w:bCs/>
                <w:sz w:val="20"/>
                <w:szCs w:val="20"/>
              </w:rPr>
            </w:pPr>
          </w:p>
        </w:tc>
        <w:tc>
          <w:tcPr>
            <w:tcW w:w="1760" w:type="dxa"/>
            <w:vMerge/>
            <w:vAlign w:val="center"/>
          </w:tcPr>
          <w:p w14:paraId="60D8682E" w14:textId="0A6D09AB" w:rsidR="00212959" w:rsidRDefault="00212959" w:rsidP="00C02E75">
            <w:pPr>
              <w:jc w:val="center"/>
              <w:rPr>
                <w:rFonts w:asciiTheme="minorHAnsi" w:hAnsiTheme="minorHAnsi" w:cstheme="minorHAnsi"/>
                <w:bCs/>
                <w:sz w:val="20"/>
                <w:szCs w:val="20"/>
              </w:rPr>
            </w:pPr>
          </w:p>
        </w:tc>
        <w:tc>
          <w:tcPr>
            <w:tcW w:w="1620" w:type="dxa"/>
            <w:vAlign w:val="center"/>
          </w:tcPr>
          <w:p w14:paraId="6921A545" w14:textId="64943FA6"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4ACE2BDF" w14:textId="171ED166"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(3,1), (2,2), (1,3)</w:t>
            </w:r>
          </w:p>
        </w:tc>
        <w:tc>
          <w:tcPr>
            <w:tcW w:w="1890" w:type="dxa"/>
            <w:vAlign w:val="center"/>
          </w:tcPr>
          <w:p w14:paraId="6275E1C0" w14:textId="60B34E0F"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12</w:t>
            </w:r>
          </w:p>
        </w:tc>
      </w:tr>
      <w:tr w:rsidR="00212959" w:rsidRPr="004A615E" w14:paraId="736CF24C" w14:textId="77777777" w:rsidTr="009235D0">
        <w:trPr>
          <w:trHeight w:val="259"/>
          <w:jc w:val="center"/>
        </w:trPr>
        <w:tc>
          <w:tcPr>
            <w:tcW w:w="1745" w:type="dxa"/>
            <w:vMerge/>
            <w:vAlign w:val="center"/>
          </w:tcPr>
          <w:p w14:paraId="561B791E" w14:textId="39772F2A" w:rsidR="00212959" w:rsidRPr="004A615E" w:rsidRDefault="00212959" w:rsidP="00C02E75">
            <w:pPr>
              <w:jc w:val="center"/>
              <w:rPr>
                <w:rFonts w:asciiTheme="minorHAnsi" w:hAnsiTheme="minorHAnsi" w:cstheme="minorHAnsi"/>
                <w:bCs/>
                <w:sz w:val="20"/>
                <w:szCs w:val="20"/>
              </w:rPr>
            </w:pPr>
          </w:p>
        </w:tc>
        <w:tc>
          <w:tcPr>
            <w:tcW w:w="1760" w:type="dxa"/>
            <w:vMerge/>
            <w:vAlign w:val="center"/>
          </w:tcPr>
          <w:p w14:paraId="770253BB" w14:textId="79BA9B64" w:rsidR="00212959" w:rsidRDefault="00212959" w:rsidP="00C02E75">
            <w:pPr>
              <w:jc w:val="center"/>
              <w:rPr>
                <w:rFonts w:asciiTheme="minorHAnsi" w:hAnsiTheme="minorHAnsi" w:cstheme="minorHAnsi"/>
                <w:bCs/>
                <w:sz w:val="20"/>
                <w:szCs w:val="20"/>
              </w:rPr>
            </w:pPr>
          </w:p>
        </w:tc>
        <w:tc>
          <w:tcPr>
            <w:tcW w:w="1620" w:type="dxa"/>
            <w:vAlign w:val="center"/>
          </w:tcPr>
          <w:p w14:paraId="2F5312FD" w14:textId="4C10DB81"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210C36AC" w14:textId="3C1B5BC4"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(4,1), (3,2), (2,3), (1,4)</w:t>
            </w:r>
          </w:p>
        </w:tc>
        <w:tc>
          <w:tcPr>
            <w:tcW w:w="1890" w:type="dxa"/>
            <w:vAlign w:val="center"/>
          </w:tcPr>
          <w:p w14:paraId="6C9A3840" w14:textId="3F5D21D3"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15</w:t>
            </w:r>
          </w:p>
        </w:tc>
      </w:tr>
      <w:tr w:rsidR="00212959" w:rsidRPr="004A615E" w14:paraId="25A6C8F0" w14:textId="77777777" w:rsidTr="009235D0">
        <w:trPr>
          <w:trHeight w:val="259"/>
          <w:jc w:val="center"/>
        </w:trPr>
        <w:tc>
          <w:tcPr>
            <w:tcW w:w="1745" w:type="dxa"/>
            <w:vMerge w:val="restart"/>
            <w:vAlign w:val="center"/>
          </w:tcPr>
          <w:p w14:paraId="30029553" w14:textId="276BA433" w:rsidR="00212959" w:rsidRPr="004A615E" w:rsidRDefault="00212959" w:rsidP="00212959">
            <w:pPr>
              <w:jc w:val="center"/>
              <w:rPr>
                <w:rFonts w:asciiTheme="minorHAnsi" w:hAnsiTheme="minorHAnsi" w:cstheme="minorHAnsi"/>
                <w:bCs/>
                <w:sz w:val="20"/>
                <w:szCs w:val="20"/>
              </w:rPr>
            </w:pPr>
            <w:r w:rsidRPr="004A615E">
              <w:rPr>
                <w:rFonts w:asciiTheme="minorHAnsi" w:hAnsiTheme="minorHAnsi" w:cstheme="minorHAnsi"/>
                <w:bCs/>
                <w:sz w:val="20"/>
                <w:szCs w:val="20"/>
              </w:rPr>
              <w:t>PC1.5</w:t>
            </w:r>
            <w:r>
              <w:rPr>
                <w:rFonts w:asciiTheme="minorHAnsi" w:hAnsiTheme="minorHAnsi" w:cstheme="minorHAnsi"/>
                <w:bCs/>
                <w:sz w:val="20"/>
                <w:szCs w:val="20"/>
              </w:rPr>
              <w:t xml:space="preserve"> (3Tx)</w:t>
            </w:r>
          </w:p>
        </w:tc>
        <w:tc>
          <w:tcPr>
            <w:tcW w:w="1760" w:type="dxa"/>
            <w:vMerge w:val="restart"/>
            <w:vAlign w:val="center"/>
          </w:tcPr>
          <w:p w14:paraId="6E274CF1" w14:textId="175BB28B"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23 + 27.8</w:t>
            </w:r>
          </w:p>
        </w:tc>
        <w:tc>
          <w:tcPr>
            <w:tcW w:w="1620" w:type="dxa"/>
            <w:vAlign w:val="center"/>
          </w:tcPr>
          <w:p w14:paraId="74BFB7CD" w14:textId="2486DB29"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2255" w:type="dxa"/>
            <w:vAlign w:val="center"/>
          </w:tcPr>
          <w:p w14:paraId="79FB3638" w14:textId="64926C2A"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(1,1)</w:t>
            </w:r>
          </w:p>
        </w:tc>
        <w:tc>
          <w:tcPr>
            <w:tcW w:w="1890" w:type="dxa"/>
            <w:vAlign w:val="center"/>
          </w:tcPr>
          <w:p w14:paraId="355C0133" w14:textId="70B35298"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10.8</w:t>
            </w:r>
          </w:p>
        </w:tc>
      </w:tr>
      <w:tr w:rsidR="00212959" w:rsidRPr="004A615E" w14:paraId="05430E4E" w14:textId="77777777" w:rsidTr="009235D0">
        <w:trPr>
          <w:trHeight w:val="259"/>
          <w:jc w:val="center"/>
        </w:trPr>
        <w:tc>
          <w:tcPr>
            <w:tcW w:w="1745" w:type="dxa"/>
            <w:vMerge/>
            <w:vAlign w:val="center"/>
          </w:tcPr>
          <w:p w14:paraId="0A7756A3"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1F436E94"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78F5E28D" w14:textId="6F945277"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0C0143AC" w14:textId="2A6DA7D2"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(2,1)</w:t>
            </w:r>
          </w:p>
        </w:tc>
        <w:tc>
          <w:tcPr>
            <w:tcW w:w="1890" w:type="dxa"/>
            <w:vAlign w:val="center"/>
          </w:tcPr>
          <w:p w14:paraId="278DC81F" w14:textId="52DC667F"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13.8</w:t>
            </w:r>
          </w:p>
        </w:tc>
      </w:tr>
      <w:tr w:rsidR="00212959" w:rsidRPr="004A615E" w14:paraId="2A6D2711" w14:textId="77777777" w:rsidTr="009235D0">
        <w:trPr>
          <w:trHeight w:val="259"/>
          <w:jc w:val="center"/>
        </w:trPr>
        <w:tc>
          <w:tcPr>
            <w:tcW w:w="1745" w:type="dxa"/>
            <w:vMerge/>
            <w:vAlign w:val="center"/>
          </w:tcPr>
          <w:p w14:paraId="78886CEC"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24C7887B"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15CB9C25" w14:textId="63CC8550"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3F31F987" w14:textId="1FE1BCFA"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(1,2)</w:t>
            </w:r>
          </w:p>
        </w:tc>
        <w:tc>
          <w:tcPr>
            <w:tcW w:w="1890" w:type="dxa"/>
            <w:vAlign w:val="center"/>
          </w:tcPr>
          <w:p w14:paraId="7B3E91D2" w14:textId="453A0E4E"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18.6</w:t>
            </w:r>
          </w:p>
        </w:tc>
      </w:tr>
      <w:tr w:rsidR="00212959" w:rsidRPr="004A615E" w14:paraId="7A1BD4DE" w14:textId="77777777" w:rsidTr="009235D0">
        <w:trPr>
          <w:trHeight w:val="259"/>
          <w:jc w:val="center"/>
        </w:trPr>
        <w:tc>
          <w:tcPr>
            <w:tcW w:w="1745" w:type="dxa"/>
            <w:vMerge/>
            <w:vAlign w:val="center"/>
          </w:tcPr>
          <w:p w14:paraId="388081BB"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34FDB282"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03B5FB53" w14:textId="3EC3E2C6"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77774750" w14:textId="53D59274"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(3,1)</w:t>
            </w:r>
          </w:p>
        </w:tc>
        <w:tc>
          <w:tcPr>
            <w:tcW w:w="1890" w:type="dxa"/>
            <w:vAlign w:val="center"/>
          </w:tcPr>
          <w:p w14:paraId="35F7AFB0" w14:textId="74AB9221"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16.</w:t>
            </w:r>
            <w:r w:rsidR="00632D9F">
              <w:rPr>
                <w:rFonts w:asciiTheme="minorHAnsi" w:hAnsiTheme="minorHAnsi" w:cstheme="minorHAnsi"/>
                <w:bCs/>
                <w:sz w:val="20"/>
                <w:szCs w:val="20"/>
              </w:rPr>
              <w:t>8</w:t>
            </w:r>
          </w:p>
        </w:tc>
      </w:tr>
      <w:tr w:rsidR="00212959" w:rsidRPr="004A615E" w14:paraId="7CE12ABF" w14:textId="77777777" w:rsidTr="009235D0">
        <w:trPr>
          <w:trHeight w:val="259"/>
          <w:jc w:val="center"/>
        </w:trPr>
        <w:tc>
          <w:tcPr>
            <w:tcW w:w="1745" w:type="dxa"/>
            <w:vMerge/>
            <w:vAlign w:val="center"/>
          </w:tcPr>
          <w:p w14:paraId="18C23200"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6D04EC75"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70F04920" w14:textId="5C884836"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4D323DF2" w14:textId="129BC193"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(2,2)</w:t>
            </w:r>
          </w:p>
        </w:tc>
        <w:tc>
          <w:tcPr>
            <w:tcW w:w="1890" w:type="dxa"/>
            <w:vAlign w:val="center"/>
          </w:tcPr>
          <w:p w14:paraId="1B7F475B" w14:textId="162DBA85"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21.6</w:t>
            </w:r>
          </w:p>
        </w:tc>
      </w:tr>
      <w:tr w:rsidR="00212959" w:rsidRPr="004A615E" w14:paraId="0AD4C8FF" w14:textId="77777777" w:rsidTr="009235D0">
        <w:trPr>
          <w:trHeight w:val="259"/>
          <w:jc w:val="center"/>
        </w:trPr>
        <w:tc>
          <w:tcPr>
            <w:tcW w:w="1745" w:type="dxa"/>
            <w:vMerge/>
            <w:vAlign w:val="center"/>
          </w:tcPr>
          <w:p w14:paraId="6531E688"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4665E711"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4E5E5416" w14:textId="2C911171"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13CCB2D3" w14:textId="39D4AD8C"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(1,3)</w:t>
            </w:r>
          </w:p>
        </w:tc>
        <w:tc>
          <w:tcPr>
            <w:tcW w:w="1890" w:type="dxa"/>
            <w:vAlign w:val="center"/>
          </w:tcPr>
          <w:p w14:paraId="2EF51288" w14:textId="4560ADAA"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26.4</w:t>
            </w:r>
          </w:p>
        </w:tc>
      </w:tr>
      <w:tr w:rsidR="00212959" w:rsidRPr="004A615E" w14:paraId="52A8E2FE" w14:textId="77777777" w:rsidTr="009235D0">
        <w:trPr>
          <w:trHeight w:val="259"/>
          <w:jc w:val="center"/>
        </w:trPr>
        <w:tc>
          <w:tcPr>
            <w:tcW w:w="1745" w:type="dxa"/>
            <w:vMerge/>
            <w:vAlign w:val="center"/>
          </w:tcPr>
          <w:p w14:paraId="202F8D18"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5B449CDF"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7242F7F7" w14:textId="19B11B4F"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0E2FC096" w14:textId="7C6681F3"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(4,1)</w:t>
            </w:r>
          </w:p>
        </w:tc>
        <w:tc>
          <w:tcPr>
            <w:tcW w:w="1890" w:type="dxa"/>
            <w:vAlign w:val="center"/>
          </w:tcPr>
          <w:p w14:paraId="58FBE5BA" w14:textId="1BDC4EA8"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19.8</w:t>
            </w:r>
          </w:p>
        </w:tc>
      </w:tr>
      <w:tr w:rsidR="00212959" w:rsidRPr="004A615E" w14:paraId="584DED35" w14:textId="77777777" w:rsidTr="009235D0">
        <w:trPr>
          <w:trHeight w:val="259"/>
          <w:jc w:val="center"/>
        </w:trPr>
        <w:tc>
          <w:tcPr>
            <w:tcW w:w="1745" w:type="dxa"/>
            <w:vMerge/>
            <w:vAlign w:val="center"/>
          </w:tcPr>
          <w:p w14:paraId="3418FC9F"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3DA02B24"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44A3D394" w14:textId="544DCD0F"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5BF8A3E3" w14:textId="0299CD63"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(3,2)</w:t>
            </w:r>
          </w:p>
        </w:tc>
        <w:tc>
          <w:tcPr>
            <w:tcW w:w="1890" w:type="dxa"/>
            <w:vAlign w:val="center"/>
          </w:tcPr>
          <w:p w14:paraId="6CB43479" w14:textId="4A90833D"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24.6</w:t>
            </w:r>
          </w:p>
        </w:tc>
      </w:tr>
      <w:tr w:rsidR="00212959" w:rsidRPr="004A615E" w14:paraId="068E84A2" w14:textId="77777777" w:rsidTr="009235D0">
        <w:trPr>
          <w:trHeight w:val="259"/>
          <w:jc w:val="center"/>
        </w:trPr>
        <w:tc>
          <w:tcPr>
            <w:tcW w:w="1745" w:type="dxa"/>
            <w:vMerge/>
            <w:vAlign w:val="center"/>
          </w:tcPr>
          <w:p w14:paraId="4091EFC8"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39A8AA37"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1696E2AA" w14:textId="59F845CC"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35824FB4" w14:textId="7809F22E"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(2,3)</w:t>
            </w:r>
          </w:p>
        </w:tc>
        <w:tc>
          <w:tcPr>
            <w:tcW w:w="1890" w:type="dxa"/>
            <w:vAlign w:val="center"/>
          </w:tcPr>
          <w:p w14:paraId="63386BDA" w14:textId="5E6F4A91"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29.4</w:t>
            </w:r>
          </w:p>
        </w:tc>
      </w:tr>
      <w:tr w:rsidR="00212959" w:rsidRPr="004A615E" w14:paraId="49F1A050" w14:textId="77777777" w:rsidTr="009235D0">
        <w:trPr>
          <w:trHeight w:val="259"/>
          <w:jc w:val="center"/>
        </w:trPr>
        <w:tc>
          <w:tcPr>
            <w:tcW w:w="1745" w:type="dxa"/>
            <w:vMerge/>
            <w:vAlign w:val="center"/>
          </w:tcPr>
          <w:p w14:paraId="2482E6B0"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4CD8AB61"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2F337FFB" w14:textId="104162C8"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65C18E8E" w14:textId="50ABC0DA"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(1,4)</w:t>
            </w:r>
          </w:p>
        </w:tc>
        <w:tc>
          <w:tcPr>
            <w:tcW w:w="1890" w:type="dxa"/>
            <w:vAlign w:val="center"/>
          </w:tcPr>
          <w:p w14:paraId="4D86DDA3" w14:textId="59FF3B85"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34.2</w:t>
            </w:r>
          </w:p>
        </w:tc>
      </w:tr>
      <w:tr w:rsidR="0020414A" w:rsidRPr="004A615E" w14:paraId="65DE8FBB" w14:textId="77777777" w:rsidTr="009235D0">
        <w:trPr>
          <w:trHeight w:val="259"/>
          <w:jc w:val="center"/>
        </w:trPr>
        <w:tc>
          <w:tcPr>
            <w:tcW w:w="1745" w:type="dxa"/>
            <w:vMerge w:val="restart"/>
            <w:vAlign w:val="center"/>
          </w:tcPr>
          <w:p w14:paraId="081C5E75" w14:textId="6CE3F5AB" w:rsidR="0020414A" w:rsidRPr="004A615E"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PC1.5 (2Tx)</w:t>
            </w:r>
          </w:p>
        </w:tc>
        <w:tc>
          <w:tcPr>
            <w:tcW w:w="1760" w:type="dxa"/>
            <w:vMerge w:val="restart"/>
            <w:vAlign w:val="center"/>
          </w:tcPr>
          <w:p w14:paraId="43606BB8" w14:textId="77777777"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1620" w:type="dxa"/>
            <w:vAlign w:val="center"/>
          </w:tcPr>
          <w:p w14:paraId="15186F85" w14:textId="2302F042"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2255" w:type="dxa"/>
            <w:vAlign w:val="center"/>
          </w:tcPr>
          <w:p w14:paraId="47F5CC67" w14:textId="42C7E7BF"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(1,1)</w:t>
            </w:r>
          </w:p>
        </w:tc>
        <w:tc>
          <w:tcPr>
            <w:tcW w:w="1890" w:type="dxa"/>
            <w:vAlign w:val="center"/>
          </w:tcPr>
          <w:p w14:paraId="65115B0B" w14:textId="6C54CE9C"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12</w:t>
            </w:r>
          </w:p>
        </w:tc>
      </w:tr>
      <w:tr w:rsidR="0020414A" w:rsidRPr="004A615E" w14:paraId="463A3BC4" w14:textId="77777777" w:rsidTr="009235D0">
        <w:trPr>
          <w:trHeight w:val="259"/>
          <w:jc w:val="center"/>
        </w:trPr>
        <w:tc>
          <w:tcPr>
            <w:tcW w:w="1745" w:type="dxa"/>
            <w:vMerge/>
            <w:vAlign w:val="center"/>
          </w:tcPr>
          <w:p w14:paraId="3D3A31C4" w14:textId="77777777" w:rsidR="0020414A" w:rsidRDefault="0020414A" w:rsidP="0020414A">
            <w:pPr>
              <w:jc w:val="center"/>
              <w:rPr>
                <w:rFonts w:asciiTheme="minorHAnsi" w:hAnsiTheme="minorHAnsi" w:cstheme="minorHAnsi"/>
                <w:bCs/>
                <w:sz w:val="20"/>
                <w:szCs w:val="20"/>
              </w:rPr>
            </w:pPr>
          </w:p>
        </w:tc>
        <w:tc>
          <w:tcPr>
            <w:tcW w:w="1760" w:type="dxa"/>
            <w:vMerge/>
            <w:vAlign w:val="center"/>
          </w:tcPr>
          <w:p w14:paraId="7C93EF1C" w14:textId="77777777" w:rsidR="0020414A" w:rsidRDefault="0020414A" w:rsidP="0020414A">
            <w:pPr>
              <w:jc w:val="center"/>
              <w:rPr>
                <w:rFonts w:asciiTheme="minorHAnsi" w:hAnsiTheme="minorHAnsi" w:cstheme="minorHAnsi"/>
                <w:bCs/>
                <w:sz w:val="20"/>
                <w:szCs w:val="20"/>
              </w:rPr>
            </w:pPr>
          </w:p>
        </w:tc>
        <w:tc>
          <w:tcPr>
            <w:tcW w:w="1620" w:type="dxa"/>
            <w:vAlign w:val="center"/>
          </w:tcPr>
          <w:p w14:paraId="52490D3E" w14:textId="0A126714"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578DD7F7" w14:textId="7F0911D3"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(2,1), (1,2)</w:t>
            </w:r>
          </w:p>
        </w:tc>
        <w:tc>
          <w:tcPr>
            <w:tcW w:w="1890" w:type="dxa"/>
            <w:vAlign w:val="center"/>
          </w:tcPr>
          <w:p w14:paraId="77A313C4" w14:textId="364ECF5E"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18</w:t>
            </w:r>
          </w:p>
        </w:tc>
      </w:tr>
      <w:tr w:rsidR="0020414A" w:rsidRPr="004A615E" w14:paraId="25BD393F" w14:textId="77777777" w:rsidTr="009235D0">
        <w:trPr>
          <w:trHeight w:val="259"/>
          <w:jc w:val="center"/>
        </w:trPr>
        <w:tc>
          <w:tcPr>
            <w:tcW w:w="1745" w:type="dxa"/>
            <w:vMerge/>
            <w:vAlign w:val="center"/>
          </w:tcPr>
          <w:p w14:paraId="57A41573" w14:textId="77777777" w:rsidR="0020414A" w:rsidRDefault="0020414A" w:rsidP="0020414A">
            <w:pPr>
              <w:jc w:val="center"/>
              <w:rPr>
                <w:rFonts w:asciiTheme="minorHAnsi" w:hAnsiTheme="minorHAnsi" w:cstheme="minorHAnsi"/>
                <w:bCs/>
                <w:sz w:val="20"/>
                <w:szCs w:val="20"/>
              </w:rPr>
            </w:pPr>
          </w:p>
        </w:tc>
        <w:tc>
          <w:tcPr>
            <w:tcW w:w="1760" w:type="dxa"/>
            <w:vMerge/>
            <w:vAlign w:val="center"/>
          </w:tcPr>
          <w:p w14:paraId="4CD7C0E2" w14:textId="77777777" w:rsidR="0020414A" w:rsidRDefault="0020414A" w:rsidP="0020414A">
            <w:pPr>
              <w:jc w:val="center"/>
              <w:rPr>
                <w:rFonts w:asciiTheme="minorHAnsi" w:hAnsiTheme="minorHAnsi" w:cstheme="minorHAnsi"/>
                <w:bCs/>
                <w:sz w:val="20"/>
                <w:szCs w:val="20"/>
              </w:rPr>
            </w:pPr>
          </w:p>
        </w:tc>
        <w:tc>
          <w:tcPr>
            <w:tcW w:w="1620" w:type="dxa"/>
            <w:vAlign w:val="center"/>
          </w:tcPr>
          <w:p w14:paraId="0C0F6B5B" w14:textId="19FDC843"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46963FF3" w14:textId="37F86884"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(3,1), (2,2), (1,3)</w:t>
            </w:r>
          </w:p>
        </w:tc>
        <w:tc>
          <w:tcPr>
            <w:tcW w:w="1890" w:type="dxa"/>
            <w:vAlign w:val="center"/>
          </w:tcPr>
          <w:p w14:paraId="0D202878" w14:textId="3571495F"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24</w:t>
            </w:r>
          </w:p>
        </w:tc>
      </w:tr>
      <w:tr w:rsidR="0020414A" w:rsidRPr="004A615E" w14:paraId="06EE1F3A" w14:textId="77777777" w:rsidTr="009235D0">
        <w:trPr>
          <w:trHeight w:val="259"/>
          <w:jc w:val="center"/>
        </w:trPr>
        <w:tc>
          <w:tcPr>
            <w:tcW w:w="1745" w:type="dxa"/>
            <w:vMerge/>
            <w:vAlign w:val="center"/>
          </w:tcPr>
          <w:p w14:paraId="7DBFD918" w14:textId="77777777" w:rsidR="0020414A" w:rsidRDefault="0020414A" w:rsidP="0020414A">
            <w:pPr>
              <w:jc w:val="center"/>
              <w:rPr>
                <w:rFonts w:asciiTheme="minorHAnsi" w:hAnsiTheme="minorHAnsi" w:cstheme="minorHAnsi"/>
                <w:bCs/>
                <w:sz w:val="20"/>
                <w:szCs w:val="20"/>
              </w:rPr>
            </w:pPr>
          </w:p>
        </w:tc>
        <w:tc>
          <w:tcPr>
            <w:tcW w:w="1760" w:type="dxa"/>
            <w:vMerge/>
            <w:vAlign w:val="center"/>
          </w:tcPr>
          <w:p w14:paraId="43F862AF" w14:textId="77777777" w:rsidR="0020414A" w:rsidRDefault="0020414A" w:rsidP="0020414A">
            <w:pPr>
              <w:jc w:val="center"/>
              <w:rPr>
                <w:rFonts w:asciiTheme="minorHAnsi" w:hAnsiTheme="minorHAnsi" w:cstheme="minorHAnsi"/>
                <w:bCs/>
                <w:sz w:val="20"/>
                <w:szCs w:val="20"/>
              </w:rPr>
            </w:pPr>
          </w:p>
        </w:tc>
        <w:tc>
          <w:tcPr>
            <w:tcW w:w="1620" w:type="dxa"/>
            <w:vAlign w:val="center"/>
          </w:tcPr>
          <w:p w14:paraId="2AEE9BE2" w14:textId="4FCE4FF1"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1EDEEB72" w14:textId="38DDAF09"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(4,1), (3,2), (2,3), (1,4)</w:t>
            </w:r>
          </w:p>
        </w:tc>
        <w:tc>
          <w:tcPr>
            <w:tcW w:w="1890" w:type="dxa"/>
            <w:vAlign w:val="center"/>
          </w:tcPr>
          <w:p w14:paraId="68FB2CAF" w14:textId="05BCA386"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30</w:t>
            </w:r>
          </w:p>
        </w:tc>
      </w:tr>
      <w:tr w:rsidR="00CF03F3" w:rsidRPr="004A615E" w14:paraId="0285AD3A" w14:textId="77777777" w:rsidTr="009235D0">
        <w:trPr>
          <w:trHeight w:val="259"/>
          <w:jc w:val="center"/>
        </w:trPr>
        <w:tc>
          <w:tcPr>
            <w:tcW w:w="1745" w:type="dxa"/>
            <w:vMerge w:val="restart"/>
            <w:vAlign w:val="center"/>
          </w:tcPr>
          <w:p w14:paraId="5417978B" w14:textId="77777777"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PC1.5 (3Tx)</w:t>
            </w:r>
          </w:p>
          <w:p w14:paraId="2A66FC63" w14:textId="76A4F673"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(2Tx in FDD)</w:t>
            </w:r>
          </w:p>
        </w:tc>
        <w:tc>
          <w:tcPr>
            <w:tcW w:w="1760" w:type="dxa"/>
            <w:vMerge w:val="restart"/>
            <w:vAlign w:val="center"/>
          </w:tcPr>
          <w:p w14:paraId="4BED210E" w14:textId="7A95B0A2"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1620" w:type="dxa"/>
            <w:vAlign w:val="center"/>
          </w:tcPr>
          <w:p w14:paraId="6319EDAD" w14:textId="5BA61FD3"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2255" w:type="dxa"/>
            <w:vAlign w:val="center"/>
          </w:tcPr>
          <w:p w14:paraId="74BFECA5" w14:textId="0F1FCDED"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(1,1)</w:t>
            </w:r>
          </w:p>
        </w:tc>
        <w:tc>
          <w:tcPr>
            <w:tcW w:w="1890" w:type="dxa"/>
            <w:vAlign w:val="center"/>
          </w:tcPr>
          <w:p w14:paraId="01E67E3D" w14:textId="192E4F94"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TBC</w:t>
            </w:r>
          </w:p>
        </w:tc>
      </w:tr>
      <w:tr w:rsidR="00CF03F3" w:rsidRPr="004A615E" w14:paraId="4F58E713" w14:textId="77777777" w:rsidTr="009235D0">
        <w:trPr>
          <w:trHeight w:val="259"/>
          <w:jc w:val="center"/>
        </w:trPr>
        <w:tc>
          <w:tcPr>
            <w:tcW w:w="1745" w:type="dxa"/>
            <w:vMerge/>
            <w:vAlign w:val="center"/>
          </w:tcPr>
          <w:p w14:paraId="5D532CFD" w14:textId="77777777" w:rsidR="00CF03F3" w:rsidRDefault="00CF03F3" w:rsidP="00CF03F3">
            <w:pPr>
              <w:jc w:val="center"/>
              <w:rPr>
                <w:rFonts w:asciiTheme="minorHAnsi" w:hAnsiTheme="minorHAnsi" w:cstheme="minorHAnsi"/>
                <w:bCs/>
                <w:sz w:val="20"/>
                <w:szCs w:val="20"/>
              </w:rPr>
            </w:pPr>
          </w:p>
        </w:tc>
        <w:tc>
          <w:tcPr>
            <w:tcW w:w="1760" w:type="dxa"/>
            <w:vMerge/>
            <w:vAlign w:val="center"/>
          </w:tcPr>
          <w:p w14:paraId="5AF1C91C" w14:textId="77777777" w:rsidR="00CF03F3" w:rsidRDefault="00CF03F3" w:rsidP="00CF03F3">
            <w:pPr>
              <w:jc w:val="center"/>
              <w:rPr>
                <w:rFonts w:asciiTheme="minorHAnsi" w:hAnsiTheme="minorHAnsi" w:cstheme="minorHAnsi"/>
                <w:bCs/>
                <w:sz w:val="20"/>
                <w:szCs w:val="20"/>
              </w:rPr>
            </w:pPr>
          </w:p>
        </w:tc>
        <w:tc>
          <w:tcPr>
            <w:tcW w:w="1620" w:type="dxa"/>
            <w:vAlign w:val="center"/>
          </w:tcPr>
          <w:p w14:paraId="08BD1C41" w14:textId="73D689E7"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59F19E5D" w14:textId="087566F2"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(2,1), (1,2)</w:t>
            </w:r>
          </w:p>
        </w:tc>
        <w:tc>
          <w:tcPr>
            <w:tcW w:w="1890" w:type="dxa"/>
            <w:vAlign w:val="center"/>
          </w:tcPr>
          <w:p w14:paraId="25552AD5" w14:textId="0B56A45B"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TBC</w:t>
            </w:r>
          </w:p>
        </w:tc>
      </w:tr>
      <w:tr w:rsidR="00CF03F3" w:rsidRPr="004A615E" w14:paraId="5FB9FA31" w14:textId="77777777" w:rsidTr="009235D0">
        <w:trPr>
          <w:trHeight w:val="259"/>
          <w:jc w:val="center"/>
        </w:trPr>
        <w:tc>
          <w:tcPr>
            <w:tcW w:w="1745" w:type="dxa"/>
            <w:vMerge/>
            <w:vAlign w:val="center"/>
          </w:tcPr>
          <w:p w14:paraId="20A59880" w14:textId="77777777" w:rsidR="00CF03F3" w:rsidRDefault="00CF03F3" w:rsidP="00CF03F3">
            <w:pPr>
              <w:jc w:val="center"/>
              <w:rPr>
                <w:rFonts w:asciiTheme="minorHAnsi" w:hAnsiTheme="minorHAnsi" w:cstheme="minorHAnsi"/>
                <w:bCs/>
                <w:sz w:val="20"/>
                <w:szCs w:val="20"/>
              </w:rPr>
            </w:pPr>
          </w:p>
        </w:tc>
        <w:tc>
          <w:tcPr>
            <w:tcW w:w="1760" w:type="dxa"/>
            <w:vMerge/>
            <w:vAlign w:val="center"/>
          </w:tcPr>
          <w:p w14:paraId="0BD81CC0" w14:textId="77777777" w:rsidR="00CF03F3" w:rsidRDefault="00CF03F3" w:rsidP="00CF03F3">
            <w:pPr>
              <w:jc w:val="center"/>
              <w:rPr>
                <w:rFonts w:asciiTheme="minorHAnsi" w:hAnsiTheme="minorHAnsi" w:cstheme="minorHAnsi"/>
                <w:bCs/>
                <w:sz w:val="20"/>
                <w:szCs w:val="20"/>
              </w:rPr>
            </w:pPr>
          </w:p>
        </w:tc>
        <w:tc>
          <w:tcPr>
            <w:tcW w:w="1620" w:type="dxa"/>
            <w:vAlign w:val="center"/>
          </w:tcPr>
          <w:p w14:paraId="7CD3B8B4" w14:textId="2B5B1B61"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6161D21E" w14:textId="61363154"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(3,1), (2,2), (1,3)</w:t>
            </w:r>
          </w:p>
        </w:tc>
        <w:tc>
          <w:tcPr>
            <w:tcW w:w="1890" w:type="dxa"/>
            <w:vAlign w:val="center"/>
          </w:tcPr>
          <w:p w14:paraId="00C6A524" w14:textId="1150C4D0"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TBC</w:t>
            </w:r>
          </w:p>
        </w:tc>
      </w:tr>
      <w:tr w:rsidR="00CF03F3" w:rsidRPr="004A615E" w14:paraId="239FC8E0" w14:textId="77777777" w:rsidTr="009235D0">
        <w:trPr>
          <w:trHeight w:val="259"/>
          <w:jc w:val="center"/>
        </w:trPr>
        <w:tc>
          <w:tcPr>
            <w:tcW w:w="1745" w:type="dxa"/>
            <w:vMerge/>
            <w:vAlign w:val="center"/>
          </w:tcPr>
          <w:p w14:paraId="7CC018C4" w14:textId="77777777" w:rsidR="00CF03F3" w:rsidRDefault="00CF03F3" w:rsidP="00CF03F3">
            <w:pPr>
              <w:jc w:val="center"/>
              <w:rPr>
                <w:rFonts w:asciiTheme="minorHAnsi" w:hAnsiTheme="minorHAnsi" w:cstheme="minorHAnsi"/>
                <w:bCs/>
                <w:sz w:val="20"/>
                <w:szCs w:val="20"/>
              </w:rPr>
            </w:pPr>
          </w:p>
        </w:tc>
        <w:tc>
          <w:tcPr>
            <w:tcW w:w="1760" w:type="dxa"/>
            <w:vMerge/>
            <w:vAlign w:val="center"/>
          </w:tcPr>
          <w:p w14:paraId="7083233E" w14:textId="77777777" w:rsidR="00CF03F3" w:rsidRDefault="00CF03F3" w:rsidP="00CF03F3">
            <w:pPr>
              <w:jc w:val="center"/>
              <w:rPr>
                <w:rFonts w:asciiTheme="minorHAnsi" w:hAnsiTheme="minorHAnsi" w:cstheme="minorHAnsi"/>
                <w:bCs/>
                <w:sz w:val="20"/>
                <w:szCs w:val="20"/>
              </w:rPr>
            </w:pPr>
          </w:p>
        </w:tc>
        <w:tc>
          <w:tcPr>
            <w:tcW w:w="1620" w:type="dxa"/>
            <w:vAlign w:val="center"/>
          </w:tcPr>
          <w:p w14:paraId="71EBEE18" w14:textId="1E867FAC"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0319F034" w14:textId="28DCB40A"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(4,1), (3,2), (2,3), (1,4)</w:t>
            </w:r>
          </w:p>
        </w:tc>
        <w:tc>
          <w:tcPr>
            <w:tcW w:w="1890" w:type="dxa"/>
            <w:vAlign w:val="center"/>
          </w:tcPr>
          <w:p w14:paraId="1520BA82" w14:textId="0349D91B"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TBC</w:t>
            </w:r>
          </w:p>
        </w:tc>
      </w:tr>
    </w:tbl>
    <w:p w14:paraId="68E50615" w14:textId="01A75914" w:rsidR="00D06665" w:rsidRDefault="00E62F9B" w:rsidP="0020414A">
      <w:pPr>
        <w:jc w:val="both"/>
        <w:rPr>
          <w:rFonts w:ascii="Arial" w:hAnsi="Arial" w:cs="Arial"/>
          <w:sz w:val="20"/>
          <w:szCs w:val="20"/>
        </w:rPr>
      </w:pPr>
      <w:r>
        <w:rPr>
          <w:rFonts w:ascii="Arial" w:hAnsi="Arial" w:cs="Arial"/>
          <w:sz w:val="20"/>
          <w:szCs w:val="20"/>
        </w:rPr>
        <w:t xml:space="preserve"> </w:t>
      </w:r>
      <w:r w:rsidR="00D06665">
        <w:rPr>
          <w:rFonts w:ascii="Arial" w:hAnsi="Arial" w:cs="Arial"/>
          <w:sz w:val="20"/>
          <w:szCs w:val="20"/>
        </w:rPr>
        <w:t xml:space="preserve"> </w:t>
      </w:r>
    </w:p>
    <w:p w14:paraId="091B841A" w14:textId="353B8649" w:rsidR="0020414A" w:rsidRPr="0020414A" w:rsidRDefault="0020414A" w:rsidP="0020414A">
      <w:pPr>
        <w:spacing w:after="120"/>
        <w:jc w:val="center"/>
        <w:rPr>
          <w:rFonts w:ascii="Arial" w:hAnsi="Arial" w:cs="Arial"/>
          <w:sz w:val="20"/>
          <w:szCs w:val="20"/>
        </w:rPr>
      </w:pPr>
      <w:r w:rsidRPr="0020414A">
        <w:rPr>
          <w:rFonts w:ascii="Arial" w:hAnsi="Arial" w:cs="Arial"/>
          <w:b/>
          <w:bCs/>
          <w:sz w:val="20"/>
          <w:szCs w:val="20"/>
        </w:rPr>
        <w:t xml:space="preserve">Table 2.2-2 2UL </w:t>
      </w:r>
      <w:r w:rsidRPr="0020414A">
        <w:rPr>
          <w:rFonts w:ascii="Arial" w:hAnsi="Arial" w:cs="Arial"/>
          <w:b/>
          <w:sz w:val="20"/>
          <w:szCs w:val="20"/>
        </w:rPr>
        <w:t xml:space="preserve">Δ IMD </w:t>
      </w:r>
      <w:r>
        <w:rPr>
          <w:rFonts w:ascii="Arial" w:hAnsi="Arial" w:cs="Arial"/>
          <w:b/>
          <w:sz w:val="20"/>
          <w:szCs w:val="20"/>
        </w:rPr>
        <w:t>p</w:t>
      </w:r>
      <w:r w:rsidRPr="0020414A">
        <w:rPr>
          <w:rFonts w:ascii="Arial" w:hAnsi="Arial" w:cs="Arial"/>
          <w:b/>
          <w:sz w:val="20"/>
          <w:szCs w:val="20"/>
        </w:rPr>
        <w:t>ower</w:t>
      </w:r>
      <w:r>
        <w:rPr>
          <w:rFonts w:ascii="Arial" w:hAnsi="Arial" w:cs="Arial"/>
          <w:b/>
          <w:sz w:val="20"/>
          <w:szCs w:val="20"/>
        </w:rPr>
        <w:t xml:space="preserve"> relative to PC3 under different IMD order and index </w:t>
      </w:r>
    </w:p>
    <w:p w14:paraId="652C07B9" w14:textId="77777777" w:rsidR="0020414A" w:rsidRDefault="0020414A" w:rsidP="0020414A">
      <w:pPr>
        <w:jc w:val="both"/>
        <w:rPr>
          <w:rFonts w:ascii="Arial" w:hAnsi="Arial" w:cs="Arial"/>
          <w:sz w:val="20"/>
          <w:szCs w:val="20"/>
        </w:rPr>
      </w:pPr>
    </w:p>
    <w:p w14:paraId="03067349" w14:textId="111D6D5C" w:rsidR="0020414A" w:rsidRDefault="0020414A" w:rsidP="0020414A">
      <w:pPr>
        <w:spacing w:after="120"/>
        <w:jc w:val="both"/>
        <w:rPr>
          <w:rFonts w:ascii="Arial" w:hAnsi="Arial" w:cs="Arial"/>
          <w:sz w:val="20"/>
          <w:szCs w:val="20"/>
        </w:rPr>
      </w:pPr>
      <w:r>
        <w:rPr>
          <w:rFonts w:ascii="Arial" w:hAnsi="Arial" w:cs="Arial"/>
          <w:sz w:val="20"/>
          <w:szCs w:val="20"/>
        </w:rPr>
        <w:t xml:space="preserve">It can be seen that </w:t>
      </w:r>
      <w:r w:rsidR="00A03ADA">
        <w:rPr>
          <w:rFonts w:ascii="Arial" w:hAnsi="Arial" w:cs="Arial"/>
          <w:sz w:val="20"/>
          <w:szCs w:val="20"/>
        </w:rPr>
        <w:t>for 2UL with equal power configuration, the IMD power increase only depends on the IMD order but not IMD index. However, for 2UL with unequal power configuration, the IMD power increase would depend on both IMD order and IMD index.</w:t>
      </w:r>
    </w:p>
    <w:p w14:paraId="5E0F12A2" w14:textId="77777777" w:rsidR="00A03ADA" w:rsidRDefault="00A03ADA" w:rsidP="00A03ADA">
      <w:pPr>
        <w:jc w:val="both"/>
        <w:rPr>
          <w:rFonts w:ascii="Arial" w:hAnsi="Arial" w:cs="Arial"/>
          <w:sz w:val="20"/>
          <w:szCs w:val="20"/>
        </w:rPr>
      </w:pPr>
    </w:p>
    <w:p w14:paraId="7AE78205" w14:textId="6AE983C4" w:rsidR="007D637A" w:rsidRDefault="007D637A" w:rsidP="007D637A">
      <w:pPr>
        <w:spacing w:after="120"/>
        <w:jc w:val="both"/>
        <w:rPr>
          <w:rFonts w:ascii="Arial" w:hAnsi="Arial" w:cs="Arial"/>
          <w:sz w:val="20"/>
          <w:szCs w:val="20"/>
        </w:rPr>
      </w:pPr>
      <w:r w:rsidRPr="00F31BA7">
        <w:rPr>
          <w:rFonts w:ascii="Arial" w:hAnsi="Arial" w:cs="Arial"/>
          <w:b/>
          <w:bCs/>
          <w:i/>
          <w:iCs/>
          <w:sz w:val="20"/>
          <w:szCs w:val="20"/>
        </w:rPr>
        <w:t xml:space="preserve">Observation </w:t>
      </w:r>
      <w:r w:rsidR="008B23B7">
        <w:rPr>
          <w:rFonts w:ascii="Arial" w:hAnsi="Arial" w:cs="Arial"/>
          <w:b/>
          <w:bCs/>
          <w:i/>
          <w:iCs/>
          <w:sz w:val="20"/>
          <w:szCs w:val="20"/>
        </w:rPr>
        <w:t>6</w:t>
      </w:r>
      <w:r w:rsidRPr="00F31BA7">
        <w:rPr>
          <w:rFonts w:ascii="Arial" w:hAnsi="Arial" w:cs="Arial"/>
          <w:i/>
          <w:iCs/>
          <w:sz w:val="20"/>
          <w:szCs w:val="20"/>
        </w:rPr>
        <w:t xml:space="preserve">: </w:t>
      </w:r>
      <w:r w:rsidR="000965C8">
        <w:rPr>
          <w:rFonts w:ascii="Arial" w:hAnsi="Arial" w:cs="Arial"/>
          <w:bCs/>
          <w:i/>
          <w:iCs/>
          <w:sz w:val="20"/>
          <w:szCs w:val="20"/>
        </w:rPr>
        <w:t>F</w:t>
      </w:r>
      <w:r w:rsidR="000965C8" w:rsidRPr="000965C8">
        <w:rPr>
          <w:rFonts w:ascii="Arial" w:hAnsi="Arial" w:cs="Arial"/>
          <w:bCs/>
          <w:i/>
          <w:iCs/>
          <w:sz w:val="20"/>
          <w:szCs w:val="20"/>
        </w:rPr>
        <w:t>or 2UL with equal power configuration, the IMD power increase only depends on the IMD order but not IMD index.</w:t>
      </w:r>
      <w:r w:rsidR="000965C8">
        <w:rPr>
          <w:rFonts w:ascii="Arial" w:hAnsi="Arial" w:cs="Arial"/>
          <w:bCs/>
          <w:i/>
          <w:iCs/>
          <w:sz w:val="20"/>
          <w:szCs w:val="20"/>
        </w:rPr>
        <w:t xml:space="preserve"> For </w:t>
      </w:r>
      <w:r w:rsidR="000965C8" w:rsidRPr="000965C8">
        <w:rPr>
          <w:rFonts w:ascii="Arial" w:hAnsi="Arial" w:cs="Arial"/>
          <w:bCs/>
          <w:i/>
          <w:iCs/>
          <w:sz w:val="20"/>
          <w:szCs w:val="20"/>
        </w:rPr>
        <w:t>2UL with unequal power configuration, the IMD power increase would depend on both IMD order and IMD index.</w:t>
      </w:r>
      <w:r w:rsidR="000965C8">
        <w:rPr>
          <w:rFonts w:ascii="Arial" w:hAnsi="Arial" w:cs="Arial"/>
          <w:bCs/>
          <w:i/>
          <w:iCs/>
          <w:sz w:val="20"/>
          <w:szCs w:val="20"/>
        </w:rPr>
        <w:t xml:space="preserve"> </w:t>
      </w:r>
    </w:p>
    <w:p w14:paraId="5F8B2352" w14:textId="77777777" w:rsidR="007D637A" w:rsidRDefault="007D637A" w:rsidP="00A03ADA">
      <w:pPr>
        <w:jc w:val="both"/>
        <w:rPr>
          <w:rFonts w:ascii="Arial" w:hAnsi="Arial" w:cs="Arial"/>
          <w:sz w:val="20"/>
          <w:szCs w:val="20"/>
        </w:rPr>
      </w:pPr>
    </w:p>
    <w:p w14:paraId="5D97C78B" w14:textId="77777777" w:rsidR="000965C8" w:rsidRDefault="00A03ADA" w:rsidP="0020414A">
      <w:pPr>
        <w:spacing w:after="120"/>
        <w:jc w:val="both"/>
        <w:rPr>
          <w:rFonts w:ascii="Arial" w:hAnsi="Arial" w:cs="Arial"/>
          <w:sz w:val="20"/>
          <w:szCs w:val="20"/>
        </w:rPr>
      </w:pPr>
      <w:r>
        <w:rPr>
          <w:rFonts w:ascii="Arial" w:hAnsi="Arial" w:cs="Arial"/>
          <w:sz w:val="20"/>
          <w:szCs w:val="20"/>
        </w:rPr>
        <w:t xml:space="preserve">Considering that the 2UL IMD MSD is rather complicated with unequal power configuration, in the spirit of HPUE MSD simplification, </w:t>
      </w:r>
      <w:r w:rsidR="00CF03F3">
        <w:rPr>
          <w:rFonts w:ascii="Arial" w:hAnsi="Arial" w:cs="Arial"/>
          <w:sz w:val="20"/>
          <w:szCs w:val="20"/>
        </w:rPr>
        <w:t xml:space="preserve">it is proposed RAN4 to only specify 2UL IMD MSD with equal UL power, that is, (20+20) for PC3, (23+23) for PC2, and (26+26) for PC1.5. In the case </w:t>
      </w:r>
      <w:r w:rsidR="00B025DB">
        <w:rPr>
          <w:rFonts w:ascii="Arial" w:hAnsi="Arial" w:cs="Arial"/>
          <w:sz w:val="20"/>
          <w:szCs w:val="20"/>
        </w:rPr>
        <w:t>of (FDD + TDD) with (PC3 + PC1.5) as specified Rel-18, the MSD would be specified with (26+26)</w:t>
      </w:r>
      <w:r w:rsidR="000965C8">
        <w:rPr>
          <w:rFonts w:ascii="Arial" w:hAnsi="Arial" w:cs="Arial"/>
          <w:sz w:val="20"/>
          <w:szCs w:val="20"/>
        </w:rPr>
        <w:t xml:space="preserve"> </w:t>
      </w:r>
      <w:r w:rsidR="00B025DB">
        <w:rPr>
          <w:rFonts w:ascii="Arial" w:hAnsi="Arial" w:cs="Arial"/>
          <w:sz w:val="20"/>
          <w:szCs w:val="20"/>
        </w:rPr>
        <w:t>dBm while in the conformance test UE is allowed to only reach up to 23 dBm due to the PA limitation.</w:t>
      </w:r>
    </w:p>
    <w:p w14:paraId="7B2BB3CC" w14:textId="77777777" w:rsidR="000965C8" w:rsidRDefault="000965C8" w:rsidP="000965C8">
      <w:pPr>
        <w:jc w:val="both"/>
        <w:rPr>
          <w:rFonts w:ascii="Arial" w:hAnsi="Arial" w:cs="Arial"/>
          <w:sz w:val="20"/>
          <w:szCs w:val="20"/>
        </w:rPr>
      </w:pPr>
    </w:p>
    <w:p w14:paraId="6257FBE9" w14:textId="09320891" w:rsidR="00A03ADA" w:rsidRDefault="000965C8" w:rsidP="0020414A">
      <w:pPr>
        <w:spacing w:after="120"/>
        <w:jc w:val="both"/>
        <w:rPr>
          <w:rFonts w:ascii="Arial" w:hAnsi="Arial" w:cs="Arial"/>
          <w:sz w:val="20"/>
          <w:szCs w:val="20"/>
        </w:rPr>
      </w:pPr>
      <w:r w:rsidRPr="000965C8">
        <w:rPr>
          <w:rFonts w:ascii="Arial" w:hAnsi="Arial" w:cs="Arial"/>
          <w:b/>
          <w:bCs/>
          <w:i/>
          <w:iCs/>
          <w:sz w:val="20"/>
          <w:szCs w:val="20"/>
        </w:rPr>
        <w:t xml:space="preserve">Proposal </w:t>
      </w:r>
      <w:r w:rsidR="007F7AE6">
        <w:rPr>
          <w:rFonts w:ascii="Arial" w:hAnsi="Arial" w:cs="Arial"/>
          <w:b/>
          <w:bCs/>
          <w:i/>
          <w:iCs/>
          <w:sz w:val="20"/>
          <w:szCs w:val="20"/>
        </w:rPr>
        <w:t>2</w:t>
      </w:r>
      <w:r w:rsidRPr="000965C8">
        <w:rPr>
          <w:rFonts w:ascii="Arial" w:hAnsi="Arial" w:cs="Arial"/>
          <w:i/>
          <w:iCs/>
          <w:sz w:val="20"/>
          <w:szCs w:val="20"/>
        </w:rPr>
        <w:t>: RAN4 to only specify 2UL IMD MSD with equal UL power.</w:t>
      </w:r>
      <w:r w:rsidR="00CF03F3">
        <w:rPr>
          <w:rFonts w:ascii="Arial" w:hAnsi="Arial" w:cs="Arial"/>
          <w:sz w:val="20"/>
          <w:szCs w:val="20"/>
        </w:rPr>
        <w:t xml:space="preserve"> </w:t>
      </w:r>
      <w:r w:rsidR="00A03ADA">
        <w:rPr>
          <w:rFonts w:ascii="Arial" w:hAnsi="Arial" w:cs="Arial"/>
          <w:sz w:val="20"/>
          <w:szCs w:val="20"/>
        </w:rPr>
        <w:t xml:space="preserve"> </w:t>
      </w:r>
    </w:p>
    <w:p w14:paraId="267E5C72" w14:textId="77777777" w:rsidR="00D06665" w:rsidRDefault="00D06665" w:rsidP="00D06665">
      <w:pPr>
        <w:jc w:val="center"/>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3362B35C" w:rsidR="006D7B72" w:rsidRPr="00BA50B0" w:rsidRDefault="004E3367" w:rsidP="00C358C6">
      <w:pPr>
        <w:spacing w:after="120"/>
        <w:jc w:val="both"/>
        <w:rPr>
          <w:rFonts w:ascii="Arial" w:hAnsi="Arial" w:cs="Arial"/>
          <w:bCs/>
          <w:sz w:val="20"/>
          <w:szCs w:val="20"/>
        </w:rPr>
      </w:pPr>
      <w:r>
        <w:rPr>
          <w:rFonts w:ascii="Arial" w:hAnsi="Arial" w:cs="Arial"/>
          <w:sz w:val="20"/>
          <w:szCs w:val="20"/>
        </w:rPr>
        <w:t xml:space="preserve">In this contribution, we share our views on the underlining assumptions to enable a unified HPUE MSD </w:t>
      </w:r>
      <w:r w:rsidRPr="00422611">
        <w:rPr>
          <w:rFonts w:ascii="Arial" w:hAnsi="Arial" w:cs="Arial"/>
          <w:sz w:val="20"/>
          <w:szCs w:val="20"/>
        </w:rPr>
        <w:sym w:font="Symbol" w:char="F044"/>
      </w:r>
      <w:r w:rsidRPr="00422611">
        <w:rPr>
          <w:rFonts w:ascii="Arial" w:hAnsi="Arial" w:cs="Arial"/>
          <w:sz w:val="20"/>
          <w:szCs w:val="20"/>
        </w:rPr>
        <w:t>PCx</w:t>
      </w:r>
      <w:r>
        <w:rPr>
          <w:rFonts w:ascii="Arial" w:hAnsi="Arial" w:cs="Arial"/>
          <w:sz w:val="20"/>
          <w:szCs w:val="20"/>
        </w:rPr>
        <w:t xml:space="preserve"> for different single UL MSD mechanisms. For 2UL IMD MSD, we also provide our views on whether </w:t>
      </w:r>
      <w:r w:rsidRPr="004C7514">
        <w:rPr>
          <w:rFonts w:ascii="Arial" w:hAnsi="Arial" w:cs="Arial"/>
          <w:sz w:val="20"/>
          <w:szCs w:val="20"/>
          <w:lang w:val="en-GB"/>
        </w:rPr>
        <w:t xml:space="preserve">IMD order </w:t>
      </w:r>
      <w:r>
        <w:rPr>
          <w:rFonts w:ascii="Arial" w:hAnsi="Arial" w:cs="Arial"/>
          <w:sz w:val="20"/>
          <w:szCs w:val="20"/>
          <w:lang w:val="en-GB"/>
        </w:rPr>
        <w:t>is</w:t>
      </w:r>
      <w:r w:rsidRPr="004C7514">
        <w:rPr>
          <w:rFonts w:ascii="Arial" w:hAnsi="Arial" w:cs="Arial"/>
          <w:sz w:val="20"/>
          <w:szCs w:val="20"/>
          <w:lang w:val="en-GB"/>
        </w:rPr>
        <w:t xml:space="preserve"> sufficient to design LUT/set of equations or both IMD order and the IMD index should be accounted for.</w:t>
      </w:r>
      <w:r>
        <w:rPr>
          <w:rFonts w:ascii="Arial" w:hAnsi="Arial" w:cs="Arial"/>
          <w:sz w:val="20"/>
          <w:szCs w:val="20"/>
          <w:lang w:val="en-GB"/>
        </w:rPr>
        <w:t xml:space="preserve"> In addition, we propose </w:t>
      </w:r>
      <w:r w:rsidRPr="00AB1859">
        <w:rPr>
          <w:rFonts w:ascii="Arial" w:hAnsi="Arial" w:cs="Arial"/>
          <w:sz w:val="20"/>
          <w:szCs w:val="20"/>
        </w:rPr>
        <w:t>RAN4 to only specify 2UL IMD MSD with equal UL power</w:t>
      </w:r>
      <w:r>
        <w:rPr>
          <w:rFonts w:ascii="Arial" w:hAnsi="Arial" w:cs="Arial"/>
          <w:sz w:val="20"/>
          <w:szCs w:val="20"/>
        </w:rPr>
        <w:t xml:space="preserve"> to simplify the HPUE MSD requirements with LUT(s).</w:t>
      </w:r>
    </w:p>
    <w:p w14:paraId="284501E7" w14:textId="77777777" w:rsidR="00DB0BC8" w:rsidRDefault="00DB0BC8" w:rsidP="00DB0BC8">
      <w:pPr>
        <w:jc w:val="both"/>
        <w:rPr>
          <w:rFonts w:ascii="Arial" w:hAnsi="Arial" w:cs="Arial"/>
          <w:sz w:val="20"/>
          <w:szCs w:val="20"/>
          <w:lang w:val="en-GB"/>
        </w:rPr>
      </w:pPr>
    </w:p>
    <w:p w14:paraId="696161FD" w14:textId="77777777" w:rsidR="007F7AE6" w:rsidRPr="00191285" w:rsidRDefault="007F7AE6" w:rsidP="007F7AE6">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xml:space="preserve">: </w:t>
      </w:r>
      <w:r w:rsidRPr="007B4FBC">
        <w:rPr>
          <w:rFonts w:ascii="Arial" w:hAnsi="Arial" w:cs="Arial"/>
          <w:bCs/>
          <w:i/>
          <w:iCs/>
          <w:sz w:val="20"/>
          <w:szCs w:val="20"/>
        </w:rPr>
        <w:t xml:space="preserve">For UL harmonic and cross-band interference, the mechanisms for MSD aggravation from PC3 to PC2 and PC1.5 in general are quite similar as they both are primarily caused by the inter-modulation products of the aggressor UL due to </w:t>
      </w:r>
      <w:r>
        <w:rPr>
          <w:rFonts w:ascii="Arial" w:hAnsi="Arial" w:cs="Arial"/>
          <w:bCs/>
          <w:i/>
          <w:iCs/>
          <w:sz w:val="20"/>
          <w:szCs w:val="20"/>
        </w:rPr>
        <w:t>PA</w:t>
      </w:r>
      <w:r w:rsidRPr="007B4FBC">
        <w:rPr>
          <w:rFonts w:ascii="Arial" w:hAnsi="Arial" w:cs="Arial"/>
          <w:bCs/>
          <w:i/>
          <w:iCs/>
          <w:sz w:val="20"/>
          <w:szCs w:val="20"/>
        </w:rPr>
        <w:t xml:space="preserve"> nonlinearity.</w:t>
      </w:r>
    </w:p>
    <w:p w14:paraId="57F90F22" w14:textId="77777777" w:rsidR="007F7AE6" w:rsidRDefault="007F7AE6" w:rsidP="007F7AE6">
      <w:pPr>
        <w:jc w:val="both"/>
        <w:rPr>
          <w:rFonts w:ascii="Arial" w:hAnsi="Arial" w:cs="Arial"/>
          <w:bCs/>
          <w:sz w:val="20"/>
          <w:szCs w:val="20"/>
        </w:rPr>
      </w:pPr>
    </w:p>
    <w:p w14:paraId="6DA0367A" w14:textId="11778D40" w:rsidR="000965C8" w:rsidRPr="00191285" w:rsidRDefault="007F7AE6" w:rsidP="007F7AE6">
      <w:pPr>
        <w:spacing w:after="120"/>
        <w:jc w:val="both"/>
        <w:rPr>
          <w:rFonts w:ascii="Arial" w:hAnsi="Arial" w:cs="Arial"/>
          <w:bCs/>
          <w:i/>
          <w:iCs/>
          <w:sz w:val="20"/>
          <w:szCs w:val="20"/>
        </w:rPr>
      </w:pPr>
      <w:r w:rsidRPr="00191285">
        <w:rPr>
          <w:rFonts w:ascii="Arial" w:hAnsi="Arial" w:cs="Arial"/>
          <w:b/>
          <w:i/>
          <w:iCs/>
          <w:sz w:val="20"/>
          <w:szCs w:val="20"/>
        </w:rPr>
        <w:t xml:space="preserve">Observation </w:t>
      </w:r>
      <w:r>
        <w:rPr>
          <w:rFonts w:ascii="Arial" w:hAnsi="Arial" w:cs="Arial"/>
          <w:b/>
          <w:i/>
          <w:iCs/>
          <w:sz w:val="20"/>
          <w:szCs w:val="20"/>
        </w:rPr>
        <w:t>2</w:t>
      </w:r>
      <w:r w:rsidRPr="00191285">
        <w:rPr>
          <w:rFonts w:ascii="Arial" w:hAnsi="Arial" w:cs="Arial"/>
          <w:bCs/>
          <w:i/>
          <w:iCs/>
          <w:sz w:val="20"/>
          <w:szCs w:val="20"/>
        </w:rPr>
        <w:t xml:space="preserve">: </w:t>
      </w:r>
      <w:r w:rsidR="00AD7BA4">
        <w:rPr>
          <w:rFonts w:ascii="Arial" w:hAnsi="Arial" w:cs="Arial"/>
          <w:bCs/>
          <w:i/>
          <w:iCs/>
          <w:sz w:val="20"/>
          <w:szCs w:val="20"/>
        </w:rPr>
        <w:t xml:space="preserve">For </w:t>
      </w:r>
      <w:r w:rsidRPr="00A012FB">
        <w:rPr>
          <w:rFonts w:ascii="Arial" w:hAnsi="Arial" w:cs="Arial"/>
          <w:bCs/>
          <w:i/>
          <w:iCs/>
          <w:sz w:val="20"/>
          <w:szCs w:val="20"/>
        </w:rPr>
        <w:t>Rx harmonic mixing, the MSD aggravation is mainly due to the aggressor UL power increase, i.e., 3dB and 6dB for PC2 and PC1.5, respectively</w:t>
      </w:r>
      <w:r w:rsidRPr="007B4FBC">
        <w:rPr>
          <w:rFonts w:ascii="Arial" w:hAnsi="Arial" w:cs="Arial"/>
          <w:bCs/>
          <w:i/>
          <w:iCs/>
          <w:sz w:val="20"/>
          <w:szCs w:val="20"/>
        </w:rPr>
        <w:t>.</w:t>
      </w:r>
      <w:r w:rsidR="000965C8">
        <w:rPr>
          <w:rFonts w:ascii="Arial" w:hAnsi="Arial" w:cs="Arial"/>
          <w:bCs/>
          <w:i/>
          <w:iCs/>
          <w:sz w:val="20"/>
          <w:szCs w:val="20"/>
        </w:rPr>
        <w:t xml:space="preserve"> </w:t>
      </w:r>
    </w:p>
    <w:p w14:paraId="3656C7A7" w14:textId="77777777" w:rsidR="000965C8" w:rsidRDefault="000965C8" w:rsidP="000965C8">
      <w:pPr>
        <w:jc w:val="both"/>
        <w:rPr>
          <w:rFonts w:ascii="Arial" w:hAnsi="Arial" w:cs="Arial"/>
          <w:bCs/>
          <w:sz w:val="20"/>
          <w:szCs w:val="20"/>
        </w:rPr>
      </w:pPr>
    </w:p>
    <w:p w14:paraId="54655EA3" w14:textId="77777777" w:rsidR="007F7AE6" w:rsidRPr="00191285" w:rsidRDefault="007F7AE6" w:rsidP="007F7AE6">
      <w:pPr>
        <w:spacing w:after="120"/>
        <w:jc w:val="both"/>
        <w:rPr>
          <w:rFonts w:ascii="Arial" w:hAnsi="Arial" w:cs="Arial"/>
          <w:bCs/>
          <w:i/>
          <w:i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191285">
        <w:rPr>
          <w:rFonts w:ascii="Arial" w:hAnsi="Arial" w:cs="Arial"/>
          <w:bCs/>
          <w:i/>
          <w:iCs/>
          <w:sz w:val="20"/>
          <w:szCs w:val="20"/>
        </w:rPr>
        <w:t xml:space="preserve">: </w:t>
      </w:r>
      <w:r w:rsidRPr="00DB01EB">
        <w:rPr>
          <w:rFonts w:ascii="Arial" w:hAnsi="Arial" w:cs="Arial"/>
          <w:bCs/>
          <w:i/>
          <w:iCs/>
          <w:sz w:val="20"/>
          <w:szCs w:val="20"/>
        </w:rPr>
        <w:t>In an ideal situation for 1Tx PC2 HPUE, the PA non-linearity is expected to be improved by 3.5dB as compared to P</w:t>
      </w:r>
      <w:r>
        <w:rPr>
          <w:rFonts w:ascii="Arial" w:hAnsi="Arial" w:cs="Arial"/>
          <w:bCs/>
          <w:i/>
          <w:iCs/>
          <w:sz w:val="20"/>
          <w:szCs w:val="20"/>
        </w:rPr>
        <w:t>C</w:t>
      </w:r>
      <w:r w:rsidRPr="00DB01EB">
        <w:rPr>
          <w:rFonts w:ascii="Arial" w:hAnsi="Arial" w:cs="Arial"/>
          <w:bCs/>
          <w:i/>
          <w:iCs/>
          <w:sz w:val="20"/>
          <w:szCs w:val="20"/>
        </w:rPr>
        <w:t xml:space="preserve">3 PA as PC2 ACLR is 1dB tighter than PC3 ACLR, assuming ACLR is dominated by IM3. </w:t>
      </w:r>
      <w:r>
        <w:rPr>
          <w:rFonts w:ascii="Arial" w:hAnsi="Arial" w:cs="Arial"/>
          <w:bCs/>
          <w:i/>
          <w:iCs/>
          <w:sz w:val="20"/>
          <w:szCs w:val="20"/>
        </w:rPr>
        <w:t xml:space="preserve"> </w:t>
      </w:r>
    </w:p>
    <w:p w14:paraId="4FEC7ED0" w14:textId="77777777" w:rsidR="007F7AE6" w:rsidRDefault="007F7AE6" w:rsidP="007F7AE6">
      <w:pPr>
        <w:jc w:val="both"/>
        <w:rPr>
          <w:rFonts w:ascii="Arial" w:hAnsi="Arial" w:cs="Arial"/>
          <w:bCs/>
          <w:sz w:val="20"/>
          <w:szCs w:val="20"/>
        </w:rPr>
      </w:pPr>
    </w:p>
    <w:p w14:paraId="3EC9C51C" w14:textId="77777777" w:rsidR="007F7AE6" w:rsidRDefault="007F7AE6" w:rsidP="007F7AE6">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4</w:t>
      </w:r>
      <w:r w:rsidRPr="00191285">
        <w:rPr>
          <w:rFonts w:ascii="Arial" w:hAnsi="Arial" w:cs="Arial"/>
          <w:bCs/>
          <w:i/>
          <w:iCs/>
          <w:sz w:val="20"/>
          <w:szCs w:val="20"/>
        </w:rPr>
        <w:t xml:space="preserve">: </w:t>
      </w:r>
      <w:r>
        <w:rPr>
          <w:rFonts w:ascii="Arial" w:hAnsi="Arial" w:cs="Arial"/>
          <w:bCs/>
          <w:i/>
          <w:iCs/>
          <w:sz w:val="20"/>
          <w:szCs w:val="20"/>
        </w:rPr>
        <w:t>C</w:t>
      </w:r>
      <w:r w:rsidRPr="00D17AC5">
        <w:rPr>
          <w:rFonts w:ascii="Arial" w:hAnsi="Arial" w:cs="Arial"/>
          <w:bCs/>
          <w:i/>
          <w:iCs/>
          <w:sz w:val="20"/>
          <w:szCs w:val="20"/>
        </w:rPr>
        <w:t>onsidering the non-ideality in practical PA design, it may be admissible to assume PC2 PA non-linearity is effectively improved by 3dB as compared to PC3 PA.</w:t>
      </w:r>
      <w:r>
        <w:rPr>
          <w:rFonts w:ascii="Arial" w:hAnsi="Arial" w:cs="Arial"/>
          <w:bCs/>
          <w:i/>
          <w:iCs/>
          <w:sz w:val="20"/>
          <w:szCs w:val="20"/>
        </w:rPr>
        <w:t xml:space="preserve"> </w:t>
      </w:r>
    </w:p>
    <w:p w14:paraId="5D9B8AF4" w14:textId="77777777" w:rsidR="007F7AE6" w:rsidRPr="00692398" w:rsidRDefault="007F7AE6" w:rsidP="007F7AE6">
      <w:pPr>
        <w:jc w:val="both"/>
        <w:rPr>
          <w:rFonts w:ascii="Arial" w:hAnsi="Arial" w:cs="Arial"/>
          <w:bCs/>
          <w:sz w:val="20"/>
          <w:szCs w:val="20"/>
        </w:rPr>
      </w:pPr>
    </w:p>
    <w:p w14:paraId="47C778B0" w14:textId="332E8CEE" w:rsidR="000965C8" w:rsidRDefault="007F7AE6" w:rsidP="007F7AE6">
      <w:pPr>
        <w:spacing w:after="120"/>
        <w:jc w:val="both"/>
        <w:rPr>
          <w:rFonts w:ascii="Arial" w:hAnsi="Arial" w:cs="Arial"/>
          <w:bCs/>
          <w:i/>
          <w:iCs/>
          <w:sz w:val="20"/>
          <w:szCs w:val="20"/>
        </w:rPr>
      </w:pPr>
      <w:r>
        <w:rPr>
          <w:rFonts w:ascii="Arial" w:hAnsi="Arial" w:cs="Arial"/>
          <w:b/>
          <w:i/>
          <w:iCs/>
          <w:sz w:val="20"/>
          <w:szCs w:val="20"/>
        </w:rPr>
        <w:t>Observation 5</w:t>
      </w:r>
      <w:r w:rsidRPr="00191285">
        <w:rPr>
          <w:rFonts w:ascii="Arial" w:hAnsi="Arial" w:cs="Arial"/>
          <w:bCs/>
          <w:i/>
          <w:iCs/>
          <w:sz w:val="20"/>
          <w:szCs w:val="20"/>
        </w:rPr>
        <w:t xml:space="preserve">: </w:t>
      </w:r>
      <w:r>
        <w:rPr>
          <w:rFonts w:ascii="Arial" w:hAnsi="Arial" w:cs="Arial"/>
          <w:bCs/>
          <w:i/>
          <w:iCs/>
          <w:sz w:val="20"/>
          <w:szCs w:val="20"/>
        </w:rPr>
        <w:t xml:space="preserve">With the assumption that </w:t>
      </w:r>
      <w:r w:rsidRPr="0018798C">
        <w:rPr>
          <w:rFonts w:ascii="Arial" w:hAnsi="Arial" w:cs="Arial"/>
          <w:bCs/>
          <w:i/>
          <w:iCs/>
          <w:sz w:val="20"/>
          <w:szCs w:val="20"/>
        </w:rPr>
        <w:t>PC2 PA non-linearity is effectively improved by 3dB as compared to PC3 PA</w:t>
      </w:r>
      <w:r>
        <w:rPr>
          <w:rFonts w:ascii="Arial" w:hAnsi="Arial" w:cs="Arial"/>
          <w:bCs/>
          <w:i/>
          <w:iCs/>
          <w:sz w:val="20"/>
          <w:szCs w:val="20"/>
        </w:rPr>
        <w:t>, it can be expected that the interference power for all MSD mechanisms would increase by 3dB and 6dB for PC2 and PC1.5 respectively.</w:t>
      </w:r>
    </w:p>
    <w:p w14:paraId="73CA7D4E" w14:textId="77777777" w:rsidR="000965C8" w:rsidRPr="000965C8" w:rsidRDefault="000965C8" w:rsidP="000965C8">
      <w:pPr>
        <w:jc w:val="both"/>
        <w:rPr>
          <w:rFonts w:ascii="Arial" w:hAnsi="Arial" w:cs="Arial"/>
          <w:bCs/>
          <w:sz w:val="20"/>
          <w:szCs w:val="20"/>
        </w:rPr>
      </w:pPr>
    </w:p>
    <w:p w14:paraId="3D9CD115" w14:textId="77777777" w:rsidR="007F7AE6" w:rsidRDefault="007F7AE6" w:rsidP="007F7AE6">
      <w:pPr>
        <w:spacing w:after="120"/>
        <w:jc w:val="both"/>
        <w:rPr>
          <w:rFonts w:ascii="Arial" w:hAnsi="Arial" w:cs="Arial"/>
          <w:bCs/>
          <w:i/>
          <w:iCs/>
          <w:sz w:val="20"/>
          <w:szCs w:val="20"/>
        </w:rPr>
      </w:pPr>
      <w:r>
        <w:rPr>
          <w:rFonts w:ascii="Arial" w:hAnsi="Arial" w:cs="Arial"/>
          <w:b/>
          <w:i/>
          <w:iCs/>
          <w:sz w:val="20"/>
          <w:szCs w:val="20"/>
        </w:rPr>
        <w:t>Proposal 1</w:t>
      </w:r>
      <w:r w:rsidRPr="009C58C3">
        <w:rPr>
          <w:rFonts w:ascii="Arial" w:hAnsi="Arial" w:cs="Arial"/>
          <w:bCs/>
          <w:i/>
          <w:iCs/>
          <w:sz w:val="20"/>
          <w:szCs w:val="20"/>
        </w:rPr>
        <w:t xml:space="preserve">: </w:t>
      </w:r>
      <w:r>
        <w:rPr>
          <w:rFonts w:ascii="Arial" w:hAnsi="Arial" w:cs="Arial"/>
          <w:bCs/>
          <w:i/>
          <w:iCs/>
          <w:sz w:val="20"/>
          <w:szCs w:val="20"/>
        </w:rPr>
        <w:t>RAN4 to consider the following two options for single UL HPUE MSD LUT definition:</w:t>
      </w:r>
    </w:p>
    <w:p w14:paraId="440DDCF5" w14:textId="77777777" w:rsidR="007F7AE6" w:rsidRPr="009235D0" w:rsidRDefault="007F7AE6" w:rsidP="007F7AE6">
      <w:pPr>
        <w:pStyle w:val="ListParagraph"/>
        <w:numPr>
          <w:ilvl w:val="0"/>
          <w:numId w:val="34"/>
        </w:numPr>
        <w:spacing w:after="120"/>
        <w:ind w:left="576" w:hanging="288"/>
        <w:contextualSpacing w:val="0"/>
        <w:jc w:val="both"/>
        <w:rPr>
          <w:rFonts w:ascii="Arial" w:hAnsi="Arial" w:cs="Arial"/>
          <w:bCs/>
          <w:i/>
          <w:iCs/>
          <w:sz w:val="20"/>
          <w:szCs w:val="20"/>
        </w:rPr>
      </w:pPr>
      <w:r w:rsidRPr="009235D0">
        <w:rPr>
          <w:rFonts w:ascii="Arial" w:hAnsi="Arial" w:cs="Arial"/>
          <w:b/>
          <w:i/>
          <w:iCs/>
          <w:sz w:val="20"/>
          <w:szCs w:val="20"/>
        </w:rPr>
        <w:t>Option 1</w:t>
      </w:r>
      <w:r w:rsidRPr="009235D0">
        <w:rPr>
          <w:rFonts w:ascii="Arial" w:hAnsi="Arial" w:cs="Arial"/>
          <w:bCs/>
          <w:i/>
          <w:iCs/>
          <w:sz w:val="20"/>
          <w:szCs w:val="20"/>
        </w:rPr>
        <w:t>: Define 2 LUTs as categorized below:</w:t>
      </w:r>
    </w:p>
    <w:p w14:paraId="62E28409" w14:textId="77777777" w:rsidR="007F7AE6" w:rsidRPr="009235D0" w:rsidRDefault="007F7AE6" w:rsidP="007F7AE6">
      <w:pPr>
        <w:pStyle w:val="ListParagraph"/>
        <w:numPr>
          <w:ilvl w:val="1"/>
          <w:numId w:val="34"/>
        </w:numPr>
        <w:spacing w:after="120"/>
        <w:ind w:left="1584" w:hanging="144"/>
        <w:contextualSpacing w:val="0"/>
        <w:jc w:val="both"/>
        <w:rPr>
          <w:rFonts w:ascii="Arial" w:hAnsi="Arial" w:cs="Arial"/>
          <w:bCs/>
          <w:i/>
          <w:iCs/>
          <w:sz w:val="20"/>
          <w:szCs w:val="20"/>
        </w:rPr>
      </w:pPr>
      <w:r w:rsidRPr="009235D0">
        <w:rPr>
          <w:rFonts w:ascii="Arial" w:hAnsi="Arial" w:cs="Arial"/>
          <w:bCs/>
          <w:i/>
          <w:iCs/>
          <w:sz w:val="20"/>
          <w:szCs w:val="20"/>
        </w:rPr>
        <w:t xml:space="preserve">LUT1: </w:t>
      </w:r>
      <w:r w:rsidR="009253ED" w:rsidRPr="009253ED">
        <w:rPr>
          <w:rFonts w:ascii="Arial" w:hAnsi="Arial" w:cs="Arial"/>
          <w:bCs/>
          <w:i/>
          <w:iCs/>
          <w:sz w:val="20"/>
          <w:szCs w:val="20"/>
        </w:rPr>
        <w:t>1Tx for UL harmonic and cross-band interference and 1Tx/2Tx for Rx harmonic mixing</w:t>
      </w:r>
    </w:p>
    <w:p w14:paraId="26F02FBA" w14:textId="77777777" w:rsidR="007F7AE6" w:rsidRPr="009235D0" w:rsidRDefault="007F7AE6" w:rsidP="007F7AE6">
      <w:pPr>
        <w:pStyle w:val="ListParagraph"/>
        <w:numPr>
          <w:ilvl w:val="1"/>
          <w:numId w:val="34"/>
        </w:numPr>
        <w:spacing w:after="120"/>
        <w:ind w:left="1584" w:hanging="144"/>
        <w:contextualSpacing w:val="0"/>
        <w:jc w:val="both"/>
        <w:rPr>
          <w:rFonts w:ascii="Arial" w:hAnsi="Arial" w:cs="Arial"/>
          <w:bCs/>
          <w:i/>
          <w:iCs/>
          <w:sz w:val="20"/>
          <w:szCs w:val="20"/>
        </w:rPr>
      </w:pPr>
      <w:r w:rsidRPr="009235D0">
        <w:rPr>
          <w:rFonts w:ascii="Arial" w:hAnsi="Arial" w:cs="Arial"/>
          <w:bCs/>
          <w:i/>
          <w:iCs/>
          <w:sz w:val="20"/>
          <w:szCs w:val="20"/>
        </w:rPr>
        <w:t>LUT2: 2Tx for UL harmonic and cross-band interference</w:t>
      </w:r>
    </w:p>
    <w:p w14:paraId="6763BFF8" w14:textId="77777777" w:rsidR="007F7AE6" w:rsidRPr="009235D0" w:rsidRDefault="007F7AE6" w:rsidP="007F7AE6">
      <w:pPr>
        <w:pStyle w:val="ListParagraph"/>
        <w:numPr>
          <w:ilvl w:val="0"/>
          <w:numId w:val="34"/>
        </w:numPr>
        <w:spacing w:after="120"/>
        <w:ind w:left="576" w:hanging="288"/>
        <w:contextualSpacing w:val="0"/>
        <w:jc w:val="both"/>
        <w:rPr>
          <w:rFonts w:ascii="Arial" w:hAnsi="Arial" w:cs="Arial"/>
          <w:bCs/>
          <w:sz w:val="20"/>
          <w:szCs w:val="20"/>
        </w:rPr>
      </w:pPr>
      <w:r w:rsidRPr="009235D0">
        <w:rPr>
          <w:rFonts w:ascii="Arial" w:hAnsi="Arial" w:cs="Arial"/>
          <w:b/>
          <w:i/>
          <w:iCs/>
          <w:sz w:val="20"/>
          <w:szCs w:val="20"/>
        </w:rPr>
        <w:t>Option 2</w:t>
      </w:r>
      <w:r w:rsidRPr="009235D0">
        <w:rPr>
          <w:rFonts w:ascii="Arial" w:hAnsi="Arial" w:cs="Arial"/>
          <w:bCs/>
          <w:i/>
          <w:iCs/>
          <w:sz w:val="20"/>
          <w:szCs w:val="20"/>
        </w:rPr>
        <w:t xml:space="preserve">: Define only one LUT for both 1Tx and 2Tx configurations where the </w:t>
      </w:r>
      <w:r w:rsidRPr="009235D0">
        <w:rPr>
          <w:rFonts w:ascii="Arial" w:hAnsi="Arial" w:cs="Arial"/>
          <w:i/>
          <w:iCs/>
          <w:sz w:val="20"/>
          <w:szCs w:val="20"/>
        </w:rPr>
        <w:sym w:font="Symbol" w:char="F044"/>
      </w:r>
      <w:r w:rsidRPr="009235D0">
        <w:rPr>
          <w:rFonts w:ascii="Arial" w:hAnsi="Arial" w:cs="Arial"/>
          <w:i/>
          <w:iCs/>
          <w:sz w:val="20"/>
          <w:szCs w:val="20"/>
        </w:rPr>
        <w:t>PCx</w:t>
      </w:r>
      <w:r w:rsidRPr="009235D0">
        <w:rPr>
          <w:rFonts w:ascii="Arial" w:hAnsi="Arial" w:cs="Arial"/>
          <w:bCs/>
          <w:i/>
          <w:iCs/>
          <w:sz w:val="20"/>
          <w:szCs w:val="20"/>
        </w:rPr>
        <w:t xml:space="preserve"> values shall accommodate both configurations with potential compromising between 1Tx and 2Tx.</w:t>
      </w:r>
    </w:p>
    <w:p w14:paraId="7F32FDDA" w14:textId="64B0E03F" w:rsidR="000965C8" w:rsidRPr="007F7AE6" w:rsidRDefault="007F7AE6" w:rsidP="000965C8">
      <w:pPr>
        <w:jc w:val="both"/>
        <w:rPr>
          <w:rFonts w:ascii="Arial" w:hAnsi="Arial" w:cs="Arial"/>
          <w:sz w:val="20"/>
          <w:szCs w:val="20"/>
        </w:rPr>
      </w:pPr>
      <w:r>
        <w:rPr>
          <w:rFonts w:ascii="Arial" w:hAnsi="Arial" w:cs="Arial"/>
          <w:bCs/>
          <w:i/>
          <w:iCs/>
          <w:sz w:val="20"/>
          <w:szCs w:val="20"/>
        </w:rPr>
        <w:t xml:space="preserve">  </w:t>
      </w:r>
      <w:r>
        <w:rPr>
          <w:rFonts w:ascii="Arial" w:hAnsi="Arial" w:cs="Arial"/>
          <w:sz w:val="20"/>
          <w:szCs w:val="20"/>
        </w:rPr>
        <w:t xml:space="preserve">  </w:t>
      </w:r>
    </w:p>
    <w:p w14:paraId="41DD30A9" w14:textId="77777777" w:rsidR="000965C8" w:rsidRPr="000965C8" w:rsidRDefault="000965C8" w:rsidP="000965C8">
      <w:pPr>
        <w:jc w:val="both"/>
        <w:rPr>
          <w:rFonts w:ascii="Arial" w:hAnsi="Arial" w:cs="Arial"/>
          <w:sz w:val="20"/>
          <w:szCs w:val="20"/>
        </w:rPr>
      </w:pPr>
    </w:p>
    <w:p w14:paraId="1B175835" w14:textId="4D457D4A" w:rsidR="000965C8" w:rsidRDefault="007F7AE6" w:rsidP="000965C8">
      <w:pPr>
        <w:spacing w:after="120"/>
        <w:jc w:val="both"/>
        <w:rPr>
          <w:rFonts w:ascii="Arial" w:hAnsi="Arial" w:cs="Arial"/>
          <w:bCs/>
          <w:i/>
          <w:iCs/>
          <w:sz w:val="20"/>
          <w:szCs w:val="20"/>
        </w:rPr>
      </w:pPr>
      <w:r w:rsidRPr="00F31BA7">
        <w:rPr>
          <w:rFonts w:ascii="Arial" w:hAnsi="Arial" w:cs="Arial"/>
          <w:b/>
          <w:bCs/>
          <w:i/>
          <w:iCs/>
          <w:sz w:val="20"/>
          <w:szCs w:val="20"/>
        </w:rPr>
        <w:lastRenderedPageBreak/>
        <w:t xml:space="preserve">Observation </w:t>
      </w:r>
      <w:r>
        <w:rPr>
          <w:rFonts w:ascii="Arial" w:hAnsi="Arial" w:cs="Arial"/>
          <w:b/>
          <w:bCs/>
          <w:i/>
          <w:iCs/>
          <w:sz w:val="20"/>
          <w:szCs w:val="20"/>
        </w:rPr>
        <w:t>6</w:t>
      </w:r>
      <w:r w:rsidRPr="00F31BA7">
        <w:rPr>
          <w:rFonts w:ascii="Arial" w:hAnsi="Arial" w:cs="Arial"/>
          <w:i/>
          <w:iCs/>
          <w:sz w:val="20"/>
          <w:szCs w:val="20"/>
        </w:rPr>
        <w:t xml:space="preserve">: </w:t>
      </w:r>
      <w:r>
        <w:rPr>
          <w:rFonts w:ascii="Arial" w:hAnsi="Arial" w:cs="Arial"/>
          <w:bCs/>
          <w:i/>
          <w:iCs/>
          <w:sz w:val="20"/>
          <w:szCs w:val="20"/>
        </w:rPr>
        <w:t>F</w:t>
      </w:r>
      <w:r w:rsidRPr="000965C8">
        <w:rPr>
          <w:rFonts w:ascii="Arial" w:hAnsi="Arial" w:cs="Arial"/>
          <w:bCs/>
          <w:i/>
          <w:iCs/>
          <w:sz w:val="20"/>
          <w:szCs w:val="20"/>
        </w:rPr>
        <w:t>or 2UL with equal power configuration, the IMD power increase only depends on the IMD order but not IMD index.</w:t>
      </w:r>
      <w:r>
        <w:rPr>
          <w:rFonts w:ascii="Arial" w:hAnsi="Arial" w:cs="Arial"/>
          <w:bCs/>
          <w:i/>
          <w:iCs/>
          <w:sz w:val="20"/>
          <w:szCs w:val="20"/>
        </w:rPr>
        <w:t xml:space="preserve"> For </w:t>
      </w:r>
      <w:r w:rsidRPr="000965C8">
        <w:rPr>
          <w:rFonts w:ascii="Arial" w:hAnsi="Arial" w:cs="Arial"/>
          <w:bCs/>
          <w:i/>
          <w:iCs/>
          <w:sz w:val="20"/>
          <w:szCs w:val="20"/>
        </w:rPr>
        <w:t>2UL with unequal power configuration, the IMD power increase would depend on both IMD order and IMD index.</w:t>
      </w:r>
    </w:p>
    <w:p w14:paraId="2BE7BCA0" w14:textId="77777777" w:rsidR="000965C8" w:rsidRPr="000965C8" w:rsidRDefault="000965C8" w:rsidP="000965C8">
      <w:pPr>
        <w:jc w:val="both"/>
        <w:rPr>
          <w:rFonts w:ascii="Arial" w:hAnsi="Arial" w:cs="Arial"/>
          <w:bCs/>
          <w:sz w:val="20"/>
          <w:szCs w:val="20"/>
        </w:rPr>
      </w:pPr>
    </w:p>
    <w:p w14:paraId="582AC46B" w14:textId="451FF7B2" w:rsidR="00EA18AF" w:rsidRDefault="007F7AE6" w:rsidP="000965C8">
      <w:pPr>
        <w:spacing w:after="120"/>
        <w:jc w:val="both"/>
        <w:rPr>
          <w:rFonts w:ascii="Arial" w:hAnsi="Arial" w:cs="Arial"/>
          <w:sz w:val="20"/>
          <w:szCs w:val="20"/>
        </w:rPr>
      </w:pPr>
      <w:r w:rsidRPr="000965C8">
        <w:rPr>
          <w:rFonts w:ascii="Arial" w:hAnsi="Arial" w:cs="Arial"/>
          <w:b/>
          <w:bCs/>
          <w:i/>
          <w:iCs/>
          <w:sz w:val="20"/>
          <w:szCs w:val="20"/>
        </w:rPr>
        <w:t xml:space="preserve">Proposal </w:t>
      </w:r>
      <w:r>
        <w:rPr>
          <w:rFonts w:ascii="Arial" w:hAnsi="Arial" w:cs="Arial"/>
          <w:b/>
          <w:bCs/>
          <w:i/>
          <w:iCs/>
          <w:sz w:val="20"/>
          <w:szCs w:val="20"/>
        </w:rPr>
        <w:t>2</w:t>
      </w:r>
      <w:r w:rsidRPr="000965C8">
        <w:rPr>
          <w:rFonts w:ascii="Arial" w:hAnsi="Arial" w:cs="Arial"/>
          <w:i/>
          <w:iCs/>
          <w:sz w:val="20"/>
          <w:szCs w:val="20"/>
        </w:rPr>
        <w:t>: RAN4 to only specify 2UL IMD MSD with equal UL power.</w:t>
      </w:r>
      <w:r w:rsidR="00EA18AF">
        <w:rPr>
          <w:rFonts w:ascii="Arial" w:hAnsi="Arial" w:cs="Arial"/>
          <w:bCs/>
          <w:i/>
          <w:iCs/>
          <w:sz w:val="20"/>
          <w:szCs w:val="20"/>
        </w:rPr>
        <w:t xml:space="preserve">  </w:t>
      </w:r>
      <w:r w:rsidR="00EA18AF">
        <w:rPr>
          <w:rFonts w:ascii="Arial" w:hAnsi="Arial" w:cs="Arial"/>
          <w:sz w:val="20"/>
          <w:szCs w:val="20"/>
        </w:rPr>
        <w:t xml:space="preserve">  </w:t>
      </w:r>
    </w:p>
    <w:p w14:paraId="7BBE3102" w14:textId="77777777" w:rsidR="00EA18AF" w:rsidRDefault="00EA18AF" w:rsidP="00EA18AF">
      <w:pPr>
        <w:jc w:val="both"/>
        <w:rPr>
          <w:rFonts w:ascii="Arial" w:hAnsi="Arial" w:cs="Arial"/>
          <w:sz w:val="20"/>
          <w:szCs w:val="20"/>
        </w:rPr>
      </w:pP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6B45D8A2" w14:textId="3570DF19" w:rsidR="00C57E50" w:rsidRDefault="00D520AA" w:rsidP="00472C4E">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sidR="00D53DBC">
        <w:rPr>
          <w:rFonts w:ascii="Arial" w:hAnsi="Arial" w:cs="Arial"/>
          <w:bCs/>
          <w:sz w:val="20"/>
          <w:szCs w:val="20"/>
        </w:rPr>
        <w:t>20380</w:t>
      </w:r>
      <w:r w:rsidRPr="00CA510E">
        <w:rPr>
          <w:rFonts w:ascii="Arial" w:hAnsi="Arial" w:cs="Arial"/>
          <w:bCs/>
          <w:sz w:val="20"/>
          <w:szCs w:val="20"/>
        </w:rPr>
        <w:t xml:space="preserve"> “</w:t>
      </w:r>
      <w:r w:rsidRPr="00733F92">
        <w:rPr>
          <w:rFonts w:ascii="Arial" w:hAnsi="Arial" w:cs="Arial"/>
          <w:bCs/>
          <w:sz w:val="20"/>
          <w:szCs w:val="20"/>
          <w:lang w:val="en-GB"/>
        </w:rPr>
        <w:t xml:space="preserve">WF on </w:t>
      </w:r>
      <w:r w:rsidR="00D53DBC">
        <w:rPr>
          <w:rFonts w:ascii="Arial" w:hAnsi="Arial" w:cs="Arial"/>
          <w:bCs/>
          <w:sz w:val="20"/>
          <w:szCs w:val="20"/>
          <w:lang w:val="en-GB"/>
        </w:rPr>
        <w:t>MSD rule</w:t>
      </w:r>
      <w:r w:rsidRPr="00CA510E">
        <w:rPr>
          <w:rFonts w:ascii="Arial" w:hAnsi="Arial" w:cs="Arial"/>
          <w:bCs/>
          <w:sz w:val="20"/>
          <w:szCs w:val="20"/>
        </w:rPr>
        <w:t xml:space="preserve">”, </w:t>
      </w:r>
      <w:r w:rsidR="00D53DBC">
        <w:rPr>
          <w:rFonts w:ascii="Arial" w:hAnsi="Arial" w:cs="Arial"/>
          <w:bCs/>
          <w:sz w:val="20"/>
          <w:szCs w:val="20"/>
        </w:rPr>
        <w:t xml:space="preserve">Skyworks </w:t>
      </w:r>
      <w:r w:rsidR="00D53DBC" w:rsidRPr="00D53DBC">
        <w:rPr>
          <w:rFonts w:ascii="Arial" w:hAnsi="Arial" w:cs="Arial"/>
          <w:bCs/>
          <w:i/>
          <w:iCs/>
          <w:sz w:val="20"/>
          <w:szCs w:val="20"/>
        </w:rPr>
        <w:t>et al</w:t>
      </w:r>
      <w:r w:rsidRPr="00CA510E">
        <w:rPr>
          <w:rFonts w:ascii="Arial" w:hAnsi="Arial" w:cs="Arial"/>
          <w:bCs/>
          <w:sz w:val="20"/>
          <w:szCs w:val="20"/>
        </w:rPr>
        <w:t>, 3GPP TSG RAN WG4 Meeting #11</w:t>
      </w:r>
      <w:r w:rsidR="00D53DBC">
        <w:rPr>
          <w:rFonts w:ascii="Arial" w:hAnsi="Arial" w:cs="Arial"/>
          <w:bCs/>
          <w:sz w:val="20"/>
          <w:szCs w:val="20"/>
        </w:rPr>
        <w:t>3</w:t>
      </w:r>
      <w:r w:rsidRPr="00CA510E">
        <w:rPr>
          <w:rFonts w:ascii="Arial" w:hAnsi="Arial" w:cs="Arial"/>
          <w:bCs/>
          <w:sz w:val="20"/>
          <w:szCs w:val="20"/>
        </w:rPr>
        <w:t xml:space="preserve">, </w:t>
      </w:r>
      <w:r w:rsidR="00D53DBC">
        <w:rPr>
          <w:rFonts w:ascii="Arial" w:hAnsi="Arial" w:cs="Arial"/>
          <w:bCs/>
          <w:sz w:val="20"/>
          <w:szCs w:val="20"/>
        </w:rPr>
        <w:t>Orlando</w:t>
      </w:r>
      <w:r w:rsidRPr="00CA510E">
        <w:rPr>
          <w:rFonts w:ascii="Arial" w:hAnsi="Arial" w:cs="Arial"/>
          <w:bCs/>
          <w:sz w:val="20"/>
          <w:szCs w:val="20"/>
        </w:rPr>
        <w:t xml:space="preserve">, </w:t>
      </w:r>
      <w:r w:rsidR="00D53DBC">
        <w:rPr>
          <w:rFonts w:ascii="Arial" w:hAnsi="Arial" w:cs="Arial"/>
          <w:bCs/>
          <w:sz w:val="20"/>
          <w:szCs w:val="20"/>
        </w:rPr>
        <w:t>USA</w:t>
      </w:r>
      <w:r w:rsidRPr="00CA510E">
        <w:rPr>
          <w:rFonts w:ascii="Arial" w:hAnsi="Arial" w:cs="Arial"/>
          <w:bCs/>
          <w:sz w:val="20"/>
          <w:szCs w:val="20"/>
        </w:rPr>
        <w:t xml:space="preserve">, </w:t>
      </w:r>
      <w:r w:rsidR="00D53DBC">
        <w:rPr>
          <w:rFonts w:ascii="Arial" w:hAnsi="Arial" w:cs="Arial"/>
          <w:bCs/>
          <w:sz w:val="20"/>
          <w:szCs w:val="20"/>
        </w:rPr>
        <w:t>November</w:t>
      </w:r>
      <w:r w:rsidRPr="00CA510E">
        <w:rPr>
          <w:rFonts w:ascii="Arial" w:hAnsi="Arial" w:cs="Arial"/>
          <w:bCs/>
          <w:sz w:val="20"/>
          <w:szCs w:val="20"/>
        </w:rPr>
        <w:t xml:space="preserve"> </w:t>
      </w:r>
      <w:r>
        <w:rPr>
          <w:rFonts w:ascii="Arial" w:hAnsi="Arial" w:cs="Arial"/>
          <w:bCs/>
          <w:sz w:val="20"/>
          <w:szCs w:val="20"/>
        </w:rPr>
        <w:t>1</w:t>
      </w:r>
      <w:r w:rsidR="00D53DBC">
        <w:rPr>
          <w:rFonts w:ascii="Arial" w:hAnsi="Arial" w:cs="Arial"/>
          <w:bCs/>
          <w:sz w:val="20"/>
          <w:szCs w:val="20"/>
        </w:rPr>
        <w:t>8</w:t>
      </w:r>
      <w:r w:rsidRPr="00CA510E">
        <w:rPr>
          <w:rFonts w:ascii="Arial" w:hAnsi="Arial" w:cs="Arial"/>
          <w:bCs/>
          <w:sz w:val="20"/>
          <w:szCs w:val="20"/>
          <w:vertAlign w:val="superscript"/>
        </w:rPr>
        <w:t>th</w:t>
      </w:r>
      <w:r w:rsidRPr="00CA510E">
        <w:rPr>
          <w:rFonts w:ascii="Arial" w:hAnsi="Arial" w:cs="Arial"/>
          <w:bCs/>
          <w:sz w:val="20"/>
          <w:szCs w:val="20"/>
        </w:rPr>
        <w:t xml:space="preserve"> – </w:t>
      </w:r>
      <w:r w:rsidR="00D53DBC">
        <w:rPr>
          <w:rFonts w:ascii="Arial" w:hAnsi="Arial" w:cs="Arial"/>
          <w:bCs/>
          <w:sz w:val="20"/>
          <w:szCs w:val="20"/>
        </w:rPr>
        <w:t>22</w:t>
      </w:r>
      <w:r w:rsidR="00D53DBC">
        <w:rPr>
          <w:rFonts w:ascii="Arial" w:hAnsi="Arial" w:cs="Arial"/>
          <w:bCs/>
          <w:sz w:val="20"/>
          <w:szCs w:val="20"/>
          <w:vertAlign w:val="superscript"/>
        </w:rPr>
        <w:t>nd</w:t>
      </w:r>
      <w:r w:rsidRPr="00CA510E">
        <w:rPr>
          <w:rFonts w:ascii="Arial" w:hAnsi="Arial" w:cs="Arial"/>
          <w:bCs/>
          <w:sz w:val="20"/>
          <w:szCs w:val="20"/>
        </w:rPr>
        <w:t>, 202</w:t>
      </w:r>
      <w:r w:rsidR="00B860A3">
        <w:rPr>
          <w:rFonts w:ascii="Arial" w:hAnsi="Arial" w:cs="Arial"/>
          <w:bCs/>
          <w:sz w:val="20"/>
          <w:szCs w:val="20"/>
        </w:rPr>
        <w:t>4</w:t>
      </w:r>
    </w:p>
    <w:p w14:paraId="381CB31C" w14:textId="137657FF" w:rsidR="004721CB" w:rsidRPr="004721CB" w:rsidRDefault="00B44D4C" w:rsidP="00EA18AF">
      <w:pPr>
        <w:pStyle w:val="EX"/>
        <w:spacing w:after="180"/>
        <w:ind w:left="374" w:hanging="374"/>
        <w:jc w:val="both"/>
        <w:rPr>
          <w:rFonts w:ascii="Arial" w:hAnsi="Arial" w:cs="Arial"/>
          <w:bCs/>
          <w:sz w:val="20"/>
          <w:szCs w:val="20"/>
        </w:rPr>
      </w:pPr>
      <w:r>
        <w:rPr>
          <w:rFonts w:ascii="Arial" w:hAnsi="Arial" w:cs="Arial"/>
          <w:bCs/>
          <w:sz w:val="20"/>
          <w:szCs w:val="20"/>
        </w:rPr>
        <w:t>R4-2215660 “</w:t>
      </w:r>
      <w:r w:rsidRPr="00B44D4C">
        <w:rPr>
          <w:rFonts w:ascii="Arial" w:hAnsi="Arial" w:cs="Arial"/>
          <w:bCs/>
          <w:sz w:val="20"/>
          <w:szCs w:val="20"/>
        </w:rPr>
        <w:t>MSD analysis for CA_n3-n78 with PC2 n3 UL</w:t>
      </w:r>
      <w:r>
        <w:rPr>
          <w:rFonts w:ascii="Arial" w:hAnsi="Arial" w:cs="Arial"/>
          <w:bCs/>
          <w:sz w:val="20"/>
          <w:szCs w:val="20"/>
        </w:rPr>
        <w:t xml:space="preserve">”, Apple, </w:t>
      </w:r>
      <w:r w:rsidRPr="00B44D4C">
        <w:rPr>
          <w:rFonts w:ascii="Arial" w:hAnsi="Arial" w:cs="Arial"/>
          <w:bCs/>
          <w:sz w:val="20"/>
          <w:szCs w:val="20"/>
        </w:rPr>
        <w:t>3GPP RAN WG4 Meeting #104bis-e</w:t>
      </w:r>
      <w:r>
        <w:rPr>
          <w:rFonts w:ascii="Arial" w:hAnsi="Arial" w:cs="Arial"/>
          <w:bCs/>
          <w:sz w:val="20"/>
          <w:szCs w:val="20"/>
        </w:rPr>
        <w:t xml:space="preserve">, online, </w:t>
      </w:r>
      <w:r w:rsidRPr="00B44D4C">
        <w:rPr>
          <w:rFonts w:ascii="Arial" w:hAnsi="Arial" w:cs="Arial"/>
          <w:bCs/>
          <w:sz w:val="20"/>
          <w:szCs w:val="20"/>
        </w:rPr>
        <w:t>October 10</w:t>
      </w:r>
      <w:r w:rsidRPr="00B44D4C">
        <w:rPr>
          <w:rFonts w:ascii="Arial" w:hAnsi="Arial" w:cs="Arial"/>
          <w:bCs/>
          <w:sz w:val="20"/>
          <w:szCs w:val="20"/>
          <w:vertAlign w:val="superscript"/>
        </w:rPr>
        <w:t>th</w:t>
      </w:r>
      <w:r w:rsidRPr="00B44D4C">
        <w:rPr>
          <w:rFonts w:ascii="Arial" w:hAnsi="Arial" w:cs="Arial"/>
          <w:bCs/>
          <w:sz w:val="20"/>
          <w:szCs w:val="20"/>
        </w:rPr>
        <w:t xml:space="preserve"> – 19</w:t>
      </w:r>
      <w:r w:rsidRPr="00B44D4C">
        <w:rPr>
          <w:rFonts w:ascii="Arial" w:hAnsi="Arial" w:cs="Arial"/>
          <w:bCs/>
          <w:sz w:val="20"/>
          <w:szCs w:val="20"/>
          <w:vertAlign w:val="superscript"/>
        </w:rPr>
        <w:t>th</w:t>
      </w:r>
      <w:r w:rsidRPr="00B44D4C">
        <w:rPr>
          <w:rFonts w:ascii="Arial" w:hAnsi="Arial" w:cs="Arial"/>
          <w:bCs/>
          <w:sz w:val="20"/>
          <w:szCs w:val="20"/>
        </w:rPr>
        <w:t>, 2022</w:t>
      </w:r>
      <w:r>
        <w:rPr>
          <w:rFonts w:ascii="Arial" w:hAnsi="Arial" w:cs="Arial"/>
          <w:bCs/>
          <w:sz w:val="20"/>
          <w:szCs w:val="20"/>
        </w:rPr>
        <w:t xml:space="preserve"> </w:t>
      </w:r>
    </w:p>
    <w:p w14:paraId="573CD2F7" w14:textId="57CEEB10" w:rsidR="008A3AE7" w:rsidRPr="00EA18AF" w:rsidRDefault="00E33B3A" w:rsidP="00EA18AF">
      <w:pPr>
        <w:pStyle w:val="EX"/>
        <w:spacing w:after="180"/>
        <w:ind w:left="374" w:hanging="374"/>
        <w:jc w:val="both"/>
        <w:rPr>
          <w:rFonts w:ascii="Arial" w:hAnsi="Arial" w:cs="Arial"/>
          <w:bCs/>
          <w:sz w:val="20"/>
          <w:szCs w:val="20"/>
        </w:rPr>
      </w:pPr>
      <w:r w:rsidRPr="00E33B3A">
        <w:rPr>
          <w:rFonts w:ascii="Arial" w:hAnsi="Arial" w:cs="Arial"/>
          <w:bCs/>
          <w:sz w:val="20"/>
          <w:szCs w:val="20"/>
          <w:lang w:val="en-CA"/>
        </w:rPr>
        <w:t>R4-</w:t>
      </w:r>
      <w:r w:rsidR="004721CB">
        <w:rPr>
          <w:rFonts w:ascii="Arial" w:hAnsi="Arial" w:cs="Arial"/>
          <w:bCs/>
          <w:sz w:val="20"/>
          <w:szCs w:val="20"/>
          <w:lang w:val="en-CA"/>
        </w:rPr>
        <w:t>152188</w:t>
      </w:r>
      <w:r w:rsidR="00BA5D92" w:rsidRPr="008B4249">
        <w:rPr>
          <w:rFonts w:ascii="Arial" w:hAnsi="Arial" w:cs="Arial"/>
          <w:bCs/>
          <w:sz w:val="20"/>
          <w:szCs w:val="20"/>
        </w:rPr>
        <w:t xml:space="preserve"> </w:t>
      </w:r>
      <w:r w:rsidR="00BA5D92">
        <w:rPr>
          <w:rFonts w:ascii="Arial" w:hAnsi="Arial" w:cs="Arial"/>
          <w:bCs/>
          <w:sz w:val="20"/>
          <w:szCs w:val="20"/>
        </w:rPr>
        <w:t>“</w:t>
      </w:r>
      <w:bookmarkStart w:id="2" w:name="OLE_LINK7"/>
      <w:r w:rsidR="004721CB" w:rsidRPr="004721CB">
        <w:rPr>
          <w:rFonts w:ascii="Arial" w:hAnsi="Arial" w:cs="Arial"/>
          <w:bCs/>
          <w:sz w:val="20"/>
          <w:szCs w:val="20"/>
          <w:lang w:val="en-GB"/>
        </w:rPr>
        <w:t>MSD analysis for inter-band CA with lower band Rx harmonic mixing problem</w:t>
      </w:r>
      <w:bookmarkEnd w:id="2"/>
      <w:r w:rsidR="00BA5D92">
        <w:rPr>
          <w:rFonts w:ascii="Arial" w:hAnsi="Arial" w:cs="Arial"/>
          <w:bCs/>
          <w:sz w:val="20"/>
          <w:szCs w:val="20"/>
        </w:rPr>
        <w:t>”</w:t>
      </w:r>
      <w:r w:rsidR="00BA5D92" w:rsidRPr="008B4249">
        <w:rPr>
          <w:rFonts w:ascii="Arial" w:hAnsi="Arial" w:cs="Arial"/>
          <w:bCs/>
          <w:sz w:val="20"/>
          <w:szCs w:val="20"/>
        </w:rPr>
        <w:t xml:space="preserve">, </w:t>
      </w:r>
      <w:r w:rsidR="004721CB">
        <w:rPr>
          <w:rFonts w:ascii="Arial" w:hAnsi="Arial" w:cs="Arial"/>
          <w:bCs/>
          <w:sz w:val="20"/>
          <w:szCs w:val="20"/>
          <w:lang w:val="en-GB"/>
        </w:rPr>
        <w:t>MediaTek</w:t>
      </w:r>
      <w:r w:rsidRPr="00E33B3A">
        <w:rPr>
          <w:rFonts w:ascii="Arial" w:hAnsi="Arial" w:cs="Arial"/>
          <w:bCs/>
          <w:sz w:val="20"/>
          <w:szCs w:val="20"/>
          <w:lang w:val="en-GB"/>
        </w:rPr>
        <w:t xml:space="preserve"> Inc.</w:t>
      </w:r>
      <w:r w:rsidR="00BA5D92">
        <w:rPr>
          <w:rFonts w:ascii="Arial" w:hAnsi="Arial" w:cs="Arial"/>
          <w:bCs/>
          <w:sz w:val="20"/>
          <w:szCs w:val="20"/>
        </w:rPr>
        <w:t xml:space="preserve">, </w:t>
      </w:r>
      <w:r w:rsidRPr="00CA510E">
        <w:rPr>
          <w:rFonts w:ascii="Arial" w:hAnsi="Arial" w:cs="Arial"/>
          <w:bCs/>
          <w:sz w:val="20"/>
          <w:szCs w:val="20"/>
        </w:rPr>
        <w:t>3GPP TSG RAN WG4 Meeting #</w:t>
      </w:r>
      <w:r w:rsidR="004721CB">
        <w:rPr>
          <w:rFonts w:ascii="Arial" w:hAnsi="Arial" w:cs="Arial"/>
          <w:bCs/>
          <w:sz w:val="20"/>
          <w:szCs w:val="20"/>
        </w:rPr>
        <w:t>74bis</w:t>
      </w:r>
      <w:r w:rsidRPr="00CA510E">
        <w:rPr>
          <w:rFonts w:ascii="Arial" w:hAnsi="Arial" w:cs="Arial"/>
          <w:bCs/>
          <w:sz w:val="20"/>
          <w:szCs w:val="20"/>
        </w:rPr>
        <w:t xml:space="preserve">, </w:t>
      </w:r>
      <w:r w:rsidR="004721CB" w:rsidRPr="004721CB">
        <w:rPr>
          <w:rFonts w:ascii="Arial" w:hAnsi="Arial" w:cs="Arial"/>
          <w:sz w:val="20"/>
          <w:szCs w:val="20"/>
          <w:lang w:val="en-GB"/>
        </w:rPr>
        <w:t>Rio de Janeiro, Brazil, April 20</w:t>
      </w:r>
      <w:r w:rsidR="004721CB" w:rsidRPr="004721CB">
        <w:rPr>
          <w:rFonts w:ascii="Arial" w:hAnsi="Arial" w:cs="Arial"/>
          <w:sz w:val="20"/>
          <w:szCs w:val="20"/>
          <w:vertAlign w:val="superscript"/>
          <w:lang w:val="en-GB"/>
        </w:rPr>
        <w:t>th</w:t>
      </w:r>
      <w:r w:rsidR="004721CB" w:rsidRPr="004721CB">
        <w:rPr>
          <w:rFonts w:ascii="Arial" w:hAnsi="Arial" w:cs="Arial"/>
          <w:sz w:val="20"/>
          <w:szCs w:val="20"/>
          <w:lang w:val="en-GB"/>
        </w:rPr>
        <w:t xml:space="preserve"> – 24</w:t>
      </w:r>
      <w:r w:rsidR="004721CB" w:rsidRPr="004721CB">
        <w:rPr>
          <w:rFonts w:ascii="Arial" w:hAnsi="Arial" w:cs="Arial"/>
          <w:sz w:val="20"/>
          <w:szCs w:val="20"/>
          <w:vertAlign w:val="superscript"/>
          <w:lang w:val="en-GB"/>
        </w:rPr>
        <w:t>th</w:t>
      </w:r>
      <w:r w:rsidR="004721CB" w:rsidRPr="004721CB">
        <w:rPr>
          <w:rFonts w:ascii="Arial" w:hAnsi="Arial" w:cs="Arial"/>
          <w:sz w:val="20"/>
          <w:szCs w:val="20"/>
          <w:lang w:val="en-GB"/>
        </w:rPr>
        <w:t>, 2015</w:t>
      </w:r>
    </w:p>
    <w:sectPr w:rsidR="008A3AE7" w:rsidRPr="00EA18AF" w:rsidSect="00D975F5">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612D8" w14:textId="77777777" w:rsidR="00964937" w:rsidRDefault="00964937">
      <w:r>
        <w:separator/>
      </w:r>
    </w:p>
  </w:endnote>
  <w:endnote w:type="continuationSeparator" w:id="0">
    <w:p w14:paraId="1042BDCB" w14:textId="77777777" w:rsidR="00964937" w:rsidRDefault="0096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7510" w14:textId="77777777" w:rsidR="00964937" w:rsidRDefault="00964937">
      <w:r>
        <w:separator/>
      </w:r>
    </w:p>
  </w:footnote>
  <w:footnote w:type="continuationSeparator" w:id="0">
    <w:p w14:paraId="44E757F8" w14:textId="77777777" w:rsidR="00964937" w:rsidRDefault="0096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EB5F24"/>
    <w:multiLevelType w:val="hybridMultilevel"/>
    <w:tmpl w:val="E482F25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7E7996"/>
    <w:multiLevelType w:val="hybridMultilevel"/>
    <w:tmpl w:val="888CF500"/>
    <w:lvl w:ilvl="0" w:tplc="F23A2D9E">
      <w:start w:val="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47320"/>
    <w:multiLevelType w:val="hybridMultilevel"/>
    <w:tmpl w:val="133A1510"/>
    <w:lvl w:ilvl="0" w:tplc="04090001">
      <w:start w:val="1"/>
      <w:numFmt w:val="bullet"/>
      <w:lvlText w:val=""/>
      <w:lvlJc w:val="left"/>
      <w:pPr>
        <w:ind w:left="644" w:hanging="360"/>
      </w:pPr>
      <w:rPr>
        <w:rFonts w:ascii="Symbol" w:hAnsi="Symbol" w:hint="default"/>
      </w:rPr>
    </w:lvl>
    <w:lvl w:ilvl="1" w:tplc="1E0E51D6">
      <w:start w:val="2"/>
      <w:numFmt w:val="bullet"/>
      <w:lvlText w:val="-"/>
      <w:lvlJc w:val="left"/>
      <w:pPr>
        <w:ind w:left="1932" w:hanging="360"/>
      </w:pPr>
      <w:rPr>
        <w:rFonts w:ascii="Arial" w:eastAsia="MS Mincho" w:hAnsi="Arial" w:cs="Aria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864DF8"/>
    <w:multiLevelType w:val="hybridMultilevel"/>
    <w:tmpl w:val="C9F2E986"/>
    <w:lvl w:ilvl="0" w:tplc="04090001">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6"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1A745D"/>
    <w:multiLevelType w:val="hybridMultilevel"/>
    <w:tmpl w:val="E340CFD8"/>
    <w:lvl w:ilvl="0" w:tplc="5C48C314">
      <w:start w:val="1"/>
      <w:numFmt w:val="bullet"/>
      <w:lvlText w:val="•"/>
      <w:lvlJc w:val="left"/>
      <w:pPr>
        <w:ind w:left="644" w:hanging="360"/>
      </w:pPr>
      <w:rPr>
        <w:rFonts w:ascii="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4"/>
  </w:num>
  <w:num w:numId="5" w16cid:durableId="977950936">
    <w:abstractNumId w:val="3"/>
  </w:num>
  <w:num w:numId="6" w16cid:durableId="1850876431">
    <w:abstractNumId w:val="3"/>
  </w:num>
  <w:num w:numId="7" w16cid:durableId="428896142">
    <w:abstractNumId w:val="18"/>
  </w:num>
  <w:num w:numId="8" w16cid:durableId="2080327107">
    <w:abstractNumId w:val="6"/>
  </w:num>
  <w:num w:numId="9" w16cid:durableId="459036515">
    <w:abstractNumId w:val="19"/>
  </w:num>
  <w:num w:numId="10" w16cid:durableId="892421984">
    <w:abstractNumId w:val="7"/>
  </w:num>
  <w:num w:numId="11" w16cid:durableId="973826835">
    <w:abstractNumId w:val="8"/>
  </w:num>
  <w:num w:numId="12" w16cid:durableId="48696969">
    <w:abstractNumId w:val="30"/>
  </w:num>
  <w:num w:numId="13" w16cid:durableId="1621182100">
    <w:abstractNumId w:val="11"/>
  </w:num>
  <w:num w:numId="14" w16cid:durableId="681855791">
    <w:abstractNumId w:val="12"/>
  </w:num>
  <w:num w:numId="15" w16cid:durableId="1387412062">
    <w:abstractNumId w:val="20"/>
  </w:num>
  <w:num w:numId="16" w16cid:durableId="1707214678">
    <w:abstractNumId w:val="31"/>
  </w:num>
  <w:num w:numId="17" w16cid:durableId="1228883719">
    <w:abstractNumId w:val="17"/>
  </w:num>
  <w:num w:numId="18" w16cid:durableId="1736001611">
    <w:abstractNumId w:val="10"/>
  </w:num>
  <w:num w:numId="19" w16cid:durableId="1708026189">
    <w:abstractNumId w:val="29"/>
  </w:num>
  <w:num w:numId="20" w16cid:durableId="2134398882">
    <w:abstractNumId w:val="15"/>
  </w:num>
  <w:num w:numId="21" w16cid:durableId="1707292931">
    <w:abstractNumId w:val="13"/>
  </w:num>
  <w:num w:numId="22" w16cid:durableId="1872840210">
    <w:abstractNumId w:val="5"/>
  </w:num>
  <w:num w:numId="23" w16cid:durableId="988828275">
    <w:abstractNumId w:val="21"/>
  </w:num>
  <w:num w:numId="24" w16cid:durableId="639112823">
    <w:abstractNumId w:val="27"/>
  </w:num>
  <w:num w:numId="25" w16cid:durableId="1758358505">
    <w:abstractNumId w:val="4"/>
  </w:num>
  <w:num w:numId="26" w16cid:durableId="2108961271">
    <w:abstractNumId w:val="32"/>
  </w:num>
  <w:num w:numId="27" w16cid:durableId="1853451127">
    <w:abstractNumId w:val="26"/>
  </w:num>
  <w:num w:numId="28" w16cid:durableId="719016014">
    <w:abstractNumId w:val="22"/>
  </w:num>
  <w:num w:numId="29" w16cid:durableId="44761965">
    <w:abstractNumId w:val="9"/>
  </w:num>
  <w:num w:numId="30" w16cid:durableId="750783015">
    <w:abstractNumId w:val="1"/>
  </w:num>
  <w:num w:numId="31" w16cid:durableId="1029641996">
    <w:abstractNumId w:val="25"/>
  </w:num>
  <w:num w:numId="32" w16cid:durableId="1756240543">
    <w:abstractNumId w:val="16"/>
  </w:num>
  <w:num w:numId="33" w16cid:durableId="551623857">
    <w:abstractNumId w:val="28"/>
  </w:num>
  <w:num w:numId="34" w16cid:durableId="502934005">
    <w:abstractNumId w:val="23"/>
  </w:num>
  <w:num w:numId="35" w16cid:durableId="8327985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25FE1"/>
    <w:rsid w:val="00033397"/>
    <w:rsid w:val="00034BFA"/>
    <w:rsid w:val="000357CB"/>
    <w:rsid w:val="00035A90"/>
    <w:rsid w:val="000369F4"/>
    <w:rsid w:val="00037817"/>
    <w:rsid w:val="00040095"/>
    <w:rsid w:val="00040A8C"/>
    <w:rsid w:val="00040B9B"/>
    <w:rsid w:val="00041C6D"/>
    <w:rsid w:val="00041F2A"/>
    <w:rsid w:val="00042309"/>
    <w:rsid w:val="00042B4B"/>
    <w:rsid w:val="00042D32"/>
    <w:rsid w:val="000446B1"/>
    <w:rsid w:val="00044DE2"/>
    <w:rsid w:val="000453B8"/>
    <w:rsid w:val="000457E4"/>
    <w:rsid w:val="00047271"/>
    <w:rsid w:val="00047F47"/>
    <w:rsid w:val="00050FF1"/>
    <w:rsid w:val="00051834"/>
    <w:rsid w:val="000521A4"/>
    <w:rsid w:val="00052237"/>
    <w:rsid w:val="000526D6"/>
    <w:rsid w:val="000544CF"/>
    <w:rsid w:val="00054529"/>
    <w:rsid w:val="00054A22"/>
    <w:rsid w:val="0005725D"/>
    <w:rsid w:val="000572D5"/>
    <w:rsid w:val="00057E41"/>
    <w:rsid w:val="000602CA"/>
    <w:rsid w:val="000607C9"/>
    <w:rsid w:val="00061B4F"/>
    <w:rsid w:val="00062023"/>
    <w:rsid w:val="000622AE"/>
    <w:rsid w:val="00063182"/>
    <w:rsid w:val="00063B53"/>
    <w:rsid w:val="00065297"/>
    <w:rsid w:val="000655A6"/>
    <w:rsid w:val="00066C19"/>
    <w:rsid w:val="0006704A"/>
    <w:rsid w:val="0007035B"/>
    <w:rsid w:val="0007289F"/>
    <w:rsid w:val="0007513F"/>
    <w:rsid w:val="00076DD0"/>
    <w:rsid w:val="00080512"/>
    <w:rsid w:val="00080638"/>
    <w:rsid w:val="0008297C"/>
    <w:rsid w:val="00084525"/>
    <w:rsid w:val="00084A90"/>
    <w:rsid w:val="00084F17"/>
    <w:rsid w:val="00085035"/>
    <w:rsid w:val="00087378"/>
    <w:rsid w:val="000935D0"/>
    <w:rsid w:val="000940F1"/>
    <w:rsid w:val="00094B0E"/>
    <w:rsid w:val="00095EA8"/>
    <w:rsid w:val="000965C8"/>
    <w:rsid w:val="000A0829"/>
    <w:rsid w:val="000A0A4F"/>
    <w:rsid w:val="000A0C3B"/>
    <w:rsid w:val="000A150F"/>
    <w:rsid w:val="000A365D"/>
    <w:rsid w:val="000A40C2"/>
    <w:rsid w:val="000A4202"/>
    <w:rsid w:val="000A4877"/>
    <w:rsid w:val="000A608C"/>
    <w:rsid w:val="000A68F3"/>
    <w:rsid w:val="000A7399"/>
    <w:rsid w:val="000A7DF9"/>
    <w:rsid w:val="000B6018"/>
    <w:rsid w:val="000B61FB"/>
    <w:rsid w:val="000B6AF7"/>
    <w:rsid w:val="000B6EDA"/>
    <w:rsid w:val="000C16C8"/>
    <w:rsid w:val="000C1729"/>
    <w:rsid w:val="000C19D9"/>
    <w:rsid w:val="000C1CBC"/>
    <w:rsid w:val="000C47C3"/>
    <w:rsid w:val="000C54D8"/>
    <w:rsid w:val="000C59CD"/>
    <w:rsid w:val="000C60A3"/>
    <w:rsid w:val="000C71D9"/>
    <w:rsid w:val="000D0571"/>
    <w:rsid w:val="000D0FD8"/>
    <w:rsid w:val="000D1DD8"/>
    <w:rsid w:val="000D2743"/>
    <w:rsid w:val="000D309B"/>
    <w:rsid w:val="000D50E3"/>
    <w:rsid w:val="000D57F3"/>
    <w:rsid w:val="000D58AB"/>
    <w:rsid w:val="000D6987"/>
    <w:rsid w:val="000D6A52"/>
    <w:rsid w:val="000D6C55"/>
    <w:rsid w:val="000D6C8D"/>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2958"/>
    <w:rsid w:val="001040D1"/>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2B22"/>
    <w:rsid w:val="00162BD3"/>
    <w:rsid w:val="001655BB"/>
    <w:rsid w:val="00165AEC"/>
    <w:rsid w:val="0016611C"/>
    <w:rsid w:val="00166B5C"/>
    <w:rsid w:val="00166F82"/>
    <w:rsid w:val="00171090"/>
    <w:rsid w:val="00171900"/>
    <w:rsid w:val="0017381F"/>
    <w:rsid w:val="0017591E"/>
    <w:rsid w:val="00175D32"/>
    <w:rsid w:val="00176183"/>
    <w:rsid w:val="00177ADC"/>
    <w:rsid w:val="0018025B"/>
    <w:rsid w:val="00181118"/>
    <w:rsid w:val="0018140C"/>
    <w:rsid w:val="001815E8"/>
    <w:rsid w:val="001825F0"/>
    <w:rsid w:val="00183720"/>
    <w:rsid w:val="001841B1"/>
    <w:rsid w:val="00184AB9"/>
    <w:rsid w:val="0018540A"/>
    <w:rsid w:val="001856D4"/>
    <w:rsid w:val="00185E52"/>
    <w:rsid w:val="0018798C"/>
    <w:rsid w:val="00191285"/>
    <w:rsid w:val="001938B6"/>
    <w:rsid w:val="00193D27"/>
    <w:rsid w:val="00195133"/>
    <w:rsid w:val="00197470"/>
    <w:rsid w:val="00197E77"/>
    <w:rsid w:val="001A1551"/>
    <w:rsid w:val="001A2CF1"/>
    <w:rsid w:val="001A3995"/>
    <w:rsid w:val="001A410D"/>
    <w:rsid w:val="001A4A5F"/>
    <w:rsid w:val="001A4C42"/>
    <w:rsid w:val="001A6005"/>
    <w:rsid w:val="001A646C"/>
    <w:rsid w:val="001A7202"/>
    <w:rsid w:val="001A7772"/>
    <w:rsid w:val="001B2D20"/>
    <w:rsid w:val="001B34F7"/>
    <w:rsid w:val="001B3DBF"/>
    <w:rsid w:val="001B7371"/>
    <w:rsid w:val="001B7504"/>
    <w:rsid w:val="001C21C3"/>
    <w:rsid w:val="001C62F8"/>
    <w:rsid w:val="001C65A6"/>
    <w:rsid w:val="001D02C2"/>
    <w:rsid w:val="001D0A9B"/>
    <w:rsid w:val="001D1470"/>
    <w:rsid w:val="001D1A05"/>
    <w:rsid w:val="001D2827"/>
    <w:rsid w:val="001D2A82"/>
    <w:rsid w:val="001D5CA8"/>
    <w:rsid w:val="001D5CFB"/>
    <w:rsid w:val="001E03A2"/>
    <w:rsid w:val="001E08B8"/>
    <w:rsid w:val="001E11CD"/>
    <w:rsid w:val="001E145D"/>
    <w:rsid w:val="001E3074"/>
    <w:rsid w:val="001E30DA"/>
    <w:rsid w:val="001E3A12"/>
    <w:rsid w:val="001E5433"/>
    <w:rsid w:val="001E6049"/>
    <w:rsid w:val="001F0755"/>
    <w:rsid w:val="001F0C1D"/>
    <w:rsid w:val="001F1132"/>
    <w:rsid w:val="001F168B"/>
    <w:rsid w:val="001F4BE5"/>
    <w:rsid w:val="001F59D5"/>
    <w:rsid w:val="001F6315"/>
    <w:rsid w:val="001F6FF3"/>
    <w:rsid w:val="002006FE"/>
    <w:rsid w:val="00203D18"/>
    <w:rsid w:val="0020414A"/>
    <w:rsid w:val="00204648"/>
    <w:rsid w:val="00204D21"/>
    <w:rsid w:val="00205934"/>
    <w:rsid w:val="002077B7"/>
    <w:rsid w:val="00210031"/>
    <w:rsid w:val="0021021D"/>
    <w:rsid w:val="002107B1"/>
    <w:rsid w:val="002115E7"/>
    <w:rsid w:val="002121FB"/>
    <w:rsid w:val="002123CE"/>
    <w:rsid w:val="00212959"/>
    <w:rsid w:val="002129E8"/>
    <w:rsid w:val="00212FEA"/>
    <w:rsid w:val="00213295"/>
    <w:rsid w:val="00215B33"/>
    <w:rsid w:val="00215C07"/>
    <w:rsid w:val="0021744E"/>
    <w:rsid w:val="00217AE3"/>
    <w:rsid w:val="00217F77"/>
    <w:rsid w:val="0022541F"/>
    <w:rsid w:val="00226E52"/>
    <w:rsid w:val="00227765"/>
    <w:rsid w:val="00230C86"/>
    <w:rsid w:val="00231349"/>
    <w:rsid w:val="002330A3"/>
    <w:rsid w:val="002334F0"/>
    <w:rsid w:val="00233650"/>
    <w:rsid w:val="002347A2"/>
    <w:rsid w:val="00234D70"/>
    <w:rsid w:val="00235F7A"/>
    <w:rsid w:val="002363C0"/>
    <w:rsid w:val="0024153C"/>
    <w:rsid w:val="00242B97"/>
    <w:rsid w:val="0024384F"/>
    <w:rsid w:val="002450A4"/>
    <w:rsid w:val="002452AE"/>
    <w:rsid w:val="00245DFB"/>
    <w:rsid w:val="00247926"/>
    <w:rsid w:val="002504F0"/>
    <w:rsid w:val="00251D1C"/>
    <w:rsid w:val="00256995"/>
    <w:rsid w:val="00257410"/>
    <w:rsid w:val="002608DE"/>
    <w:rsid w:val="00261B7C"/>
    <w:rsid w:val="002627B4"/>
    <w:rsid w:val="002637C2"/>
    <w:rsid w:val="0026424E"/>
    <w:rsid w:val="0026644D"/>
    <w:rsid w:val="00266DC0"/>
    <w:rsid w:val="00266F6B"/>
    <w:rsid w:val="002675F0"/>
    <w:rsid w:val="00271B31"/>
    <w:rsid w:val="00271FFB"/>
    <w:rsid w:val="002726BC"/>
    <w:rsid w:val="00274A90"/>
    <w:rsid w:val="00275D60"/>
    <w:rsid w:val="00276C70"/>
    <w:rsid w:val="00276EE4"/>
    <w:rsid w:val="00277172"/>
    <w:rsid w:val="00277585"/>
    <w:rsid w:val="00277626"/>
    <w:rsid w:val="0028039F"/>
    <w:rsid w:val="0028051A"/>
    <w:rsid w:val="0028193A"/>
    <w:rsid w:val="00284236"/>
    <w:rsid w:val="0028485D"/>
    <w:rsid w:val="00286917"/>
    <w:rsid w:val="0029079A"/>
    <w:rsid w:val="00291A2A"/>
    <w:rsid w:val="00295527"/>
    <w:rsid w:val="00296065"/>
    <w:rsid w:val="00296836"/>
    <w:rsid w:val="002A040F"/>
    <w:rsid w:val="002A07F2"/>
    <w:rsid w:val="002A0C24"/>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5A2"/>
    <w:rsid w:val="002D5BFE"/>
    <w:rsid w:val="002D6024"/>
    <w:rsid w:val="002D61E3"/>
    <w:rsid w:val="002E00EE"/>
    <w:rsid w:val="002E3322"/>
    <w:rsid w:val="002E4D11"/>
    <w:rsid w:val="002E6F8A"/>
    <w:rsid w:val="002E7499"/>
    <w:rsid w:val="002E75F6"/>
    <w:rsid w:val="002F1ABA"/>
    <w:rsid w:val="002F4933"/>
    <w:rsid w:val="002F4F9E"/>
    <w:rsid w:val="002F7B02"/>
    <w:rsid w:val="002F7D49"/>
    <w:rsid w:val="002F7E74"/>
    <w:rsid w:val="00300CDB"/>
    <w:rsid w:val="00302B10"/>
    <w:rsid w:val="00302C30"/>
    <w:rsid w:val="0030430D"/>
    <w:rsid w:val="003043B8"/>
    <w:rsid w:val="0030532E"/>
    <w:rsid w:val="003072E4"/>
    <w:rsid w:val="00311180"/>
    <w:rsid w:val="003116BE"/>
    <w:rsid w:val="00313E2F"/>
    <w:rsid w:val="00314818"/>
    <w:rsid w:val="003172DC"/>
    <w:rsid w:val="003177CF"/>
    <w:rsid w:val="00322C5B"/>
    <w:rsid w:val="00324C31"/>
    <w:rsid w:val="00325108"/>
    <w:rsid w:val="00326BE2"/>
    <w:rsid w:val="00327934"/>
    <w:rsid w:val="00327D7A"/>
    <w:rsid w:val="00327F19"/>
    <w:rsid w:val="003304FE"/>
    <w:rsid w:val="003317C8"/>
    <w:rsid w:val="003325B7"/>
    <w:rsid w:val="00335F34"/>
    <w:rsid w:val="0034052F"/>
    <w:rsid w:val="00340BEC"/>
    <w:rsid w:val="003438E2"/>
    <w:rsid w:val="00344178"/>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33DF"/>
    <w:rsid w:val="00385F91"/>
    <w:rsid w:val="003865D1"/>
    <w:rsid w:val="0038672E"/>
    <w:rsid w:val="003869F7"/>
    <w:rsid w:val="0038702E"/>
    <w:rsid w:val="00390FFB"/>
    <w:rsid w:val="003929C6"/>
    <w:rsid w:val="00392A3A"/>
    <w:rsid w:val="00392AD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2996"/>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424"/>
    <w:rsid w:val="003E7753"/>
    <w:rsid w:val="003E7ED9"/>
    <w:rsid w:val="003F06C8"/>
    <w:rsid w:val="003F07FB"/>
    <w:rsid w:val="003F0B00"/>
    <w:rsid w:val="003F0C6B"/>
    <w:rsid w:val="003F1DE5"/>
    <w:rsid w:val="003F275D"/>
    <w:rsid w:val="003F27E7"/>
    <w:rsid w:val="003F474B"/>
    <w:rsid w:val="003F6ACE"/>
    <w:rsid w:val="003F6B7C"/>
    <w:rsid w:val="003F6DEF"/>
    <w:rsid w:val="003F744F"/>
    <w:rsid w:val="003F760D"/>
    <w:rsid w:val="003F775D"/>
    <w:rsid w:val="00400684"/>
    <w:rsid w:val="004007D9"/>
    <w:rsid w:val="00401944"/>
    <w:rsid w:val="00401FA4"/>
    <w:rsid w:val="0040205D"/>
    <w:rsid w:val="00402A52"/>
    <w:rsid w:val="00403FF3"/>
    <w:rsid w:val="0040569B"/>
    <w:rsid w:val="0040649B"/>
    <w:rsid w:val="00407E20"/>
    <w:rsid w:val="00415661"/>
    <w:rsid w:val="004166A1"/>
    <w:rsid w:val="00416DC9"/>
    <w:rsid w:val="0041733B"/>
    <w:rsid w:val="00417EA8"/>
    <w:rsid w:val="00420E7C"/>
    <w:rsid w:val="00420FB8"/>
    <w:rsid w:val="00422611"/>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2BE"/>
    <w:rsid w:val="004667DE"/>
    <w:rsid w:val="00470E29"/>
    <w:rsid w:val="004721CB"/>
    <w:rsid w:val="004728B7"/>
    <w:rsid w:val="00472964"/>
    <w:rsid w:val="00472B98"/>
    <w:rsid w:val="00472C4E"/>
    <w:rsid w:val="00474C44"/>
    <w:rsid w:val="0047564A"/>
    <w:rsid w:val="004756DE"/>
    <w:rsid w:val="00475AC6"/>
    <w:rsid w:val="00476106"/>
    <w:rsid w:val="004768DA"/>
    <w:rsid w:val="004812DD"/>
    <w:rsid w:val="004819D5"/>
    <w:rsid w:val="00481A7B"/>
    <w:rsid w:val="00482501"/>
    <w:rsid w:val="004826A9"/>
    <w:rsid w:val="00483D52"/>
    <w:rsid w:val="004868AD"/>
    <w:rsid w:val="00487112"/>
    <w:rsid w:val="00493A70"/>
    <w:rsid w:val="00493BDB"/>
    <w:rsid w:val="00495736"/>
    <w:rsid w:val="00496BA8"/>
    <w:rsid w:val="004A1B75"/>
    <w:rsid w:val="004A1C51"/>
    <w:rsid w:val="004A20E2"/>
    <w:rsid w:val="004A3D27"/>
    <w:rsid w:val="004A48FA"/>
    <w:rsid w:val="004A5136"/>
    <w:rsid w:val="004A5DB3"/>
    <w:rsid w:val="004A615E"/>
    <w:rsid w:val="004A6E04"/>
    <w:rsid w:val="004B10D0"/>
    <w:rsid w:val="004B3447"/>
    <w:rsid w:val="004B4E61"/>
    <w:rsid w:val="004B5861"/>
    <w:rsid w:val="004B5C7F"/>
    <w:rsid w:val="004C0E4C"/>
    <w:rsid w:val="004C15E6"/>
    <w:rsid w:val="004C1601"/>
    <w:rsid w:val="004C1615"/>
    <w:rsid w:val="004C2676"/>
    <w:rsid w:val="004C2761"/>
    <w:rsid w:val="004C6022"/>
    <w:rsid w:val="004C6974"/>
    <w:rsid w:val="004C72F9"/>
    <w:rsid w:val="004C7514"/>
    <w:rsid w:val="004C7C52"/>
    <w:rsid w:val="004D0905"/>
    <w:rsid w:val="004D1389"/>
    <w:rsid w:val="004D28B5"/>
    <w:rsid w:val="004D2D6F"/>
    <w:rsid w:val="004D3578"/>
    <w:rsid w:val="004D35DC"/>
    <w:rsid w:val="004D35E2"/>
    <w:rsid w:val="004D412E"/>
    <w:rsid w:val="004D4395"/>
    <w:rsid w:val="004D4C55"/>
    <w:rsid w:val="004D5ADE"/>
    <w:rsid w:val="004D5EB9"/>
    <w:rsid w:val="004D7D9D"/>
    <w:rsid w:val="004E0FCD"/>
    <w:rsid w:val="004E1714"/>
    <w:rsid w:val="004E213A"/>
    <w:rsid w:val="004E2762"/>
    <w:rsid w:val="004E3367"/>
    <w:rsid w:val="004E4D20"/>
    <w:rsid w:val="004E6A6B"/>
    <w:rsid w:val="004E77CF"/>
    <w:rsid w:val="004E7F91"/>
    <w:rsid w:val="004F0988"/>
    <w:rsid w:val="004F179A"/>
    <w:rsid w:val="004F1ED6"/>
    <w:rsid w:val="004F233B"/>
    <w:rsid w:val="004F3340"/>
    <w:rsid w:val="004F38A3"/>
    <w:rsid w:val="004F3E3D"/>
    <w:rsid w:val="004F58D8"/>
    <w:rsid w:val="004F7D81"/>
    <w:rsid w:val="004F7DEF"/>
    <w:rsid w:val="004F7FAD"/>
    <w:rsid w:val="00500589"/>
    <w:rsid w:val="0050162A"/>
    <w:rsid w:val="005020C8"/>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06C7"/>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35A65"/>
    <w:rsid w:val="0054046B"/>
    <w:rsid w:val="00541809"/>
    <w:rsid w:val="00543E6C"/>
    <w:rsid w:val="00545F02"/>
    <w:rsid w:val="0055291B"/>
    <w:rsid w:val="00556D61"/>
    <w:rsid w:val="00560892"/>
    <w:rsid w:val="00562F7C"/>
    <w:rsid w:val="00563714"/>
    <w:rsid w:val="00565087"/>
    <w:rsid w:val="00565648"/>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6C9"/>
    <w:rsid w:val="005A4921"/>
    <w:rsid w:val="005A5986"/>
    <w:rsid w:val="005A656C"/>
    <w:rsid w:val="005B177F"/>
    <w:rsid w:val="005B2D59"/>
    <w:rsid w:val="005B363E"/>
    <w:rsid w:val="005B3A6D"/>
    <w:rsid w:val="005B524C"/>
    <w:rsid w:val="005B74DA"/>
    <w:rsid w:val="005C2501"/>
    <w:rsid w:val="005C25FF"/>
    <w:rsid w:val="005C43AC"/>
    <w:rsid w:val="005C7266"/>
    <w:rsid w:val="005C7420"/>
    <w:rsid w:val="005D0C87"/>
    <w:rsid w:val="005D0C95"/>
    <w:rsid w:val="005D2254"/>
    <w:rsid w:val="005D2BC8"/>
    <w:rsid w:val="005D2E01"/>
    <w:rsid w:val="005D4FFE"/>
    <w:rsid w:val="005D7526"/>
    <w:rsid w:val="005E1A8B"/>
    <w:rsid w:val="005E2982"/>
    <w:rsid w:val="005E318B"/>
    <w:rsid w:val="005E5A28"/>
    <w:rsid w:val="005E6516"/>
    <w:rsid w:val="005E66AC"/>
    <w:rsid w:val="005E69AE"/>
    <w:rsid w:val="005E71D6"/>
    <w:rsid w:val="005E7D87"/>
    <w:rsid w:val="005F23E7"/>
    <w:rsid w:val="005F28DB"/>
    <w:rsid w:val="005F381B"/>
    <w:rsid w:val="005F393C"/>
    <w:rsid w:val="005F39D5"/>
    <w:rsid w:val="005F7052"/>
    <w:rsid w:val="006007C7"/>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20C82"/>
    <w:rsid w:val="006226D9"/>
    <w:rsid w:val="00622E46"/>
    <w:rsid w:val="006234AA"/>
    <w:rsid w:val="00623E06"/>
    <w:rsid w:val="00623F3E"/>
    <w:rsid w:val="00624566"/>
    <w:rsid w:val="006246A7"/>
    <w:rsid w:val="00625205"/>
    <w:rsid w:val="0062595A"/>
    <w:rsid w:val="006261A9"/>
    <w:rsid w:val="0063010C"/>
    <w:rsid w:val="006301E8"/>
    <w:rsid w:val="00632D9F"/>
    <w:rsid w:val="0063355E"/>
    <w:rsid w:val="00634443"/>
    <w:rsid w:val="00634544"/>
    <w:rsid w:val="0063543D"/>
    <w:rsid w:val="0064068B"/>
    <w:rsid w:val="00640E7E"/>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4578"/>
    <w:rsid w:val="0066559E"/>
    <w:rsid w:val="006660AB"/>
    <w:rsid w:val="00666B86"/>
    <w:rsid w:val="006758B1"/>
    <w:rsid w:val="0068290F"/>
    <w:rsid w:val="006847C4"/>
    <w:rsid w:val="0068530E"/>
    <w:rsid w:val="00685A25"/>
    <w:rsid w:val="00687D57"/>
    <w:rsid w:val="00692398"/>
    <w:rsid w:val="00694297"/>
    <w:rsid w:val="00694C21"/>
    <w:rsid w:val="006959D1"/>
    <w:rsid w:val="006963BE"/>
    <w:rsid w:val="006A19F3"/>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1A3"/>
    <w:rsid w:val="006D5410"/>
    <w:rsid w:val="006D6325"/>
    <w:rsid w:val="006D633B"/>
    <w:rsid w:val="006D7B72"/>
    <w:rsid w:val="006E0C49"/>
    <w:rsid w:val="006E1ABB"/>
    <w:rsid w:val="006E5A69"/>
    <w:rsid w:val="006E5C86"/>
    <w:rsid w:val="006F0437"/>
    <w:rsid w:val="006F137C"/>
    <w:rsid w:val="006F2FB2"/>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5FCD"/>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11B7"/>
    <w:rsid w:val="007725A2"/>
    <w:rsid w:val="00772955"/>
    <w:rsid w:val="00772FB5"/>
    <w:rsid w:val="00774DA4"/>
    <w:rsid w:val="007756A0"/>
    <w:rsid w:val="00776169"/>
    <w:rsid w:val="00776634"/>
    <w:rsid w:val="00776849"/>
    <w:rsid w:val="00777975"/>
    <w:rsid w:val="007809E5"/>
    <w:rsid w:val="00781F0F"/>
    <w:rsid w:val="007833DA"/>
    <w:rsid w:val="00787683"/>
    <w:rsid w:val="007921F5"/>
    <w:rsid w:val="00792E76"/>
    <w:rsid w:val="0079544F"/>
    <w:rsid w:val="007955FC"/>
    <w:rsid w:val="00796C79"/>
    <w:rsid w:val="007A0404"/>
    <w:rsid w:val="007A1885"/>
    <w:rsid w:val="007A57AC"/>
    <w:rsid w:val="007A6283"/>
    <w:rsid w:val="007A7C22"/>
    <w:rsid w:val="007A7EA5"/>
    <w:rsid w:val="007B4FBC"/>
    <w:rsid w:val="007B500E"/>
    <w:rsid w:val="007B600E"/>
    <w:rsid w:val="007B6162"/>
    <w:rsid w:val="007C1C86"/>
    <w:rsid w:val="007C344A"/>
    <w:rsid w:val="007C5CD8"/>
    <w:rsid w:val="007C634B"/>
    <w:rsid w:val="007D12CB"/>
    <w:rsid w:val="007D1CA7"/>
    <w:rsid w:val="007D1E99"/>
    <w:rsid w:val="007D5A30"/>
    <w:rsid w:val="007D637A"/>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3E14"/>
    <w:rsid w:val="007F5061"/>
    <w:rsid w:val="007F57DE"/>
    <w:rsid w:val="007F7AE6"/>
    <w:rsid w:val="00802493"/>
    <w:rsid w:val="008028A4"/>
    <w:rsid w:val="00802B8D"/>
    <w:rsid w:val="00802C23"/>
    <w:rsid w:val="00805884"/>
    <w:rsid w:val="00806E29"/>
    <w:rsid w:val="008109BC"/>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53A8"/>
    <w:rsid w:val="0083755B"/>
    <w:rsid w:val="00840DCA"/>
    <w:rsid w:val="0084109A"/>
    <w:rsid w:val="008454C5"/>
    <w:rsid w:val="00850AF5"/>
    <w:rsid w:val="00850D6A"/>
    <w:rsid w:val="00850FBE"/>
    <w:rsid w:val="00851681"/>
    <w:rsid w:val="0085227D"/>
    <w:rsid w:val="00852D30"/>
    <w:rsid w:val="00854543"/>
    <w:rsid w:val="00854C13"/>
    <w:rsid w:val="0085666A"/>
    <w:rsid w:val="00856EF6"/>
    <w:rsid w:val="00857573"/>
    <w:rsid w:val="00863A8A"/>
    <w:rsid w:val="00864ED2"/>
    <w:rsid w:val="008677DA"/>
    <w:rsid w:val="00870EB0"/>
    <w:rsid w:val="0087165C"/>
    <w:rsid w:val="00875E5A"/>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E23"/>
    <w:rsid w:val="008979DE"/>
    <w:rsid w:val="008A07D9"/>
    <w:rsid w:val="008A3527"/>
    <w:rsid w:val="008A3AE7"/>
    <w:rsid w:val="008A5F18"/>
    <w:rsid w:val="008A78FF"/>
    <w:rsid w:val="008A7C26"/>
    <w:rsid w:val="008B1D62"/>
    <w:rsid w:val="008B23B7"/>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2305"/>
    <w:rsid w:val="008D4262"/>
    <w:rsid w:val="008D4E29"/>
    <w:rsid w:val="008D4F18"/>
    <w:rsid w:val="008D55A3"/>
    <w:rsid w:val="008D7038"/>
    <w:rsid w:val="008D74FE"/>
    <w:rsid w:val="008D7883"/>
    <w:rsid w:val="008D7C1F"/>
    <w:rsid w:val="008E2413"/>
    <w:rsid w:val="008E290E"/>
    <w:rsid w:val="008E4496"/>
    <w:rsid w:val="008E75A4"/>
    <w:rsid w:val="008E7986"/>
    <w:rsid w:val="008E7B99"/>
    <w:rsid w:val="008F0C7D"/>
    <w:rsid w:val="008F29A8"/>
    <w:rsid w:val="008F5522"/>
    <w:rsid w:val="008F565C"/>
    <w:rsid w:val="008F626A"/>
    <w:rsid w:val="008F6DC9"/>
    <w:rsid w:val="008F7346"/>
    <w:rsid w:val="0090271F"/>
    <w:rsid w:val="00902846"/>
    <w:rsid w:val="00902E23"/>
    <w:rsid w:val="00907543"/>
    <w:rsid w:val="009078F2"/>
    <w:rsid w:val="0091018D"/>
    <w:rsid w:val="009114D7"/>
    <w:rsid w:val="00911898"/>
    <w:rsid w:val="0091348E"/>
    <w:rsid w:val="009142F5"/>
    <w:rsid w:val="0091435F"/>
    <w:rsid w:val="00914B4B"/>
    <w:rsid w:val="00916637"/>
    <w:rsid w:val="00917334"/>
    <w:rsid w:val="00917CC5"/>
    <w:rsid w:val="00917CCB"/>
    <w:rsid w:val="00921018"/>
    <w:rsid w:val="00921E71"/>
    <w:rsid w:val="009229BF"/>
    <w:rsid w:val="009235D0"/>
    <w:rsid w:val="00924C53"/>
    <w:rsid w:val="009253ED"/>
    <w:rsid w:val="00927F22"/>
    <w:rsid w:val="00930919"/>
    <w:rsid w:val="0093165E"/>
    <w:rsid w:val="00931C3C"/>
    <w:rsid w:val="00932C2A"/>
    <w:rsid w:val="00934C80"/>
    <w:rsid w:val="00935136"/>
    <w:rsid w:val="0093559B"/>
    <w:rsid w:val="009357CD"/>
    <w:rsid w:val="00935CD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937"/>
    <w:rsid w:val="00964DA3"/>
    <w:rsid w:val="00965947"/>
    <w:rsid w:val="00965ED0"/>
    <w:rsid w:val="00966562"/>
    <w:rsid w:val="00966D29"/>
    <w:rsid w:val="009675A5"/>
    <w:rsid w:val="00971777"/>
    <w:rsid w:val="00972C7E"/>
    <w:rsid w:val="009733BF"/>
    <w:rsid w:val="00973667"/>
    <w:rsid w:val="009751F6"/>
    <w:rsid w:val="0097550C"/>
    <w:rsid w:val="00976330"/>
    <w:rsid w:val="00980B75"/>
    <w:rsid w:val="00980D27"/>
    <w:rsid w:val="00981E36"/>
    <w:rsid w:val="009825B5"/>
    <w:rsid w:val="00982A84"/>
    <w:rsid w:val="0098313D"/>
    <w:rsid w:val="00983928"/>
    <w:rsid w:val="0098396D"/>
    <w:rsid w:val="00987627"/>
    <w:rsid w:val="00987E57"/>
    <w:rsid w:val="00991963"/>
    <w:rsid w:val="0099295E"/>
    <w:rsid w:val="009929FF"/>
    <w:rsid w:val="009950D3"/>
    <w:rsid w:val="009A162F"/>
    <w:rsid w:val="009A1B25"/>
    <w:rsid w:val="009A4EC2"/>
    <w:rsid w:val="009A561E"/>
    <w:rsid w:val="009B1855"/>
    <w:rsid w:val="009B227B"/>
    <w:rsid w:val="009B236A"/>
    <w:rsid w:val="009B373D"/>
    <w:rsid w:val="009B3A45"/>
    <w:rsid w:val="009B4165"/>
    <w:rsid w:val="009B51F8"/>
    <w:rsid w:val="009B6177"/>
    <w:rsid w:val="009B7ACF"/>
    <w:rsid w:val="009C0F0C"/>
    <w:rsid w:val="009C2313"/>
    <w:rsid w:val="009C327F"/>
    <w:rsid w:val="009C3639"/>
    <w:rsid w:val="009C39CA"/>
    <w:rsid w:val="009C4F99"/>
    <w:rsid w:val="009C58C3"/>
    <w:rsid w:val="009C5F8E"/>
    <w:rsid w:val="009C66C6"/>
    <w:rsid w:val="009C6D92"/>
    <w:rsid w:val="009C7E4F"/>
    <w:rsid w:val="009D06C1"/>
    <w:rsid w:val="009D2B95"/>
    <w:rsid w:val="009D4870"/>
    <w:rsid w:val="009D528F"/>
    <w:rsid w:val="009D6C9C"/>
    <w:rsid w:val="009E0C74"/>
    <w:rsid w:val="009E21E8"/>
    <w:rsid w:val="009E23D5"/>
    <w:rsid w:val="009E342E"/>
    <w:rsid w:val="009E5073"/>
    <w:rsid w:val="009E5E7E"/>
    <w:rsid w:val="009E643A"/>
    <w:rsid w:val="009E7DA3"/>
    <w:rsid w:val="009F2575"/>
    <w:rsid w:val="009F37B7"/>
    <w:rsid w:val="009F5433"/>
    <w:rsid w:val="009F5E43"/>
    <w:rsid w:val="00A012FB"/>
    <w:rsid w:val="00A0194F"/>
    <w:rsid w:val="00A02AF3"/>
    <w:rsid w:val="00A02BA9"/>
    <w:rsid w:val="00A03ADA"/>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0E60"/>
    <w:rsid w:val="00A517B0"/>
    <w:rsid w:val="00A51810"/>
    <w:rsid w:val="00A52486"/>
    <w:rsid w:val="00A53724"/>
    <w:rsid w:val="00A542F7"/>
    <w:rsid w:val="00A5609E"/>
    <w:rsid w:val="00A6250D"/>
    <w:rsid w:val="00A625A6"/>
    <w:rsid w:val="00A64157"/>
    <w:rsid w:val="00A64488"/>
    <w:rsid w:val="00A649E7"/>
    <w:rsid w:val="00A658B9"/>
    <w:rsid w:val="00A671C2"/>
    <w:rsid w:val="00A67816"/>
    <w:rsid w:val="00A704BE"/>
    <w:rsid w:val="00A70BF5"/>
    <w:rsid w:val="00A7175A"/>
    <w:rsid w:val="00A73129"/>
    <w:rsid w:val="00A73346"/>
    <w:rsid w:val="00A747AC"/>
    <w:rsid w:val="00A75621"/>
    <w:rsid w:val="00A75977"/>
    <w:rsid w:val="00A820FB"/>
    <w:rsid w:val="00A82166"/>
    <w:rsid w:val="00A82346"/>
    <w:rsid w:val="00A83355"/>
    <w:rsid w:val="00A83518"/>
    <w:rsid w:val="00A836FE"/>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859"/>
    <w:rsid w:val="00AB1C8F"/>
    <w:rsid w:val="00AB5A96"/>
    <w:rsid w:val="00AB7038"/>
    <w:rsid w:val="00AB7D8C"/>
    <w:rsid w:val="00AC0150"/>
    <w:rsid w:val="00AC3007"/>
    <w:rsid w:val="00AC3CC6"/>
    <w:rsid w:val="00AC541B"/>
    <w:rsid w:val="00AC56C6"/>
    <w:rsid w:val="00AC5847"/>
    <w:rsid w:val="00AC6BC6"/>
    <w:rsid w:val="00AD0936"/>
    <w:rsid w:val="00AD256E"/>
    <w:rsid w:val="00AD32E7"/>
    <w:rsid w:val="00AD4D49"/>
    <w:rsid w:val="00AD5F64"/>
    <w:rsid w:val="00AD617D"/>
    <w:rsid w:val="00AD7BA4"/>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25DB"/>
    <w:rsid w:val="00B037D2"/>
    <w:rsid w:val="00B03E8E"/>
    <w:rsid w:val="00B04308"/>
    <w:rsid w:val="00B067E0"/>
    <w:rsid w:val="00B10B01"/>
    <w:rsid w:val="00B112C4"/>
    <w:rsid w:val="00B128FD"/>
    <w:rsid w:val="00B12B07"/>
    <w:rsid w:val="00B1390A"/>
    <w:rsid w:val="00B13E20"/>
    <w:rsid w:val="00B1431A"/>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AA2"/>
    <w:rsid w:val="00B37C70"/>
    <w:rsid w:val="00B4292E"/>
    <w:rsid w:val="00B44D4C"/>
    <w:rsid w:val="00B44F81"/>
    <w:rsid w:val="00B45F97"/>
    <w:rsid w:val="00B471EA"/>
    <w:rsid w:val="00B50264"/>
    <w:rsid w:val="00B50471"/>
    <w:rsid w:val="00B504F7"/>
    <w:rsid w:val="00B5178A"/>
    <w:rsid w:val="00B51CDC"/>
    <w:rsid w:val="00B5302C"/>
    <w:rsid w:val="00B53697"/>
    <w:rsid w:val="00B54007"/>
    <w:rsid w:val="00B55583"/>
    <w:rsid w:val="00B56C27"/>
    <w:rsid w:val="00B6070A"/>
    <w:rsid w:val="00B646A5"/>
    <w:rsid w:val="00B658EC"/>
    <w:rsid w:val="00B65A49"/>
    <w:rsid w:val="00B7078B"/>
    <w:rsid w:val="00B72AF3"/>
    <w:rsid w:val="00B76FBB"/>
    <w:rsid w:val="00B77BF2"/>
    <w:rsid w:val="00B804A1"/>
    <w:rsid w:val="00B860A3"/>
    <w:rsid w:val="00B863E2"/>
    <w:rsid w:val="00B9016C"/>
    <w:rsid w:val="00B917F5"/>
    <w:rsid w:val="00B92829"/>
    <w:rsid w:val="00B92FE4"/>
    <w:rsid w:val="00B93086"/>
    <w:rsid w:val="00B94A95"/>
    <w:rsid w:val="00B962C7"/>
    <w:rsid w:val="00B9657C"/>
    <w:rsid w:val="00BA19ED"/>
    <w:rsid w:val="00BA2585"/>
    <w:rsid w:val="00BA299D"/>
    <w:rsid w:val="00BA2A3F"/>
    <w:rsid w:val="00BA300B"/>
    <w:rsid w:val="00BA3C49"/>
    <w:rsid w:val="00BA3E97"/>
    <w:rsid w:val="00BA4B8D"/>
    <w:rsid w:val="00BA50B0"/>
    <w:rsid w:val="00BA5D92"/>
    <w:rsid w:val="00BA5F24"/>
    <w:rsid w:val="00BB42F9"/>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D12D9"/>
    <w:rsid w:val="00BD15B9"/>
    <w:rsid w:val="00BD28A6"/>
    <w:rsid w:val="00BD4E13"/>
    <w:rsid w:val="00BD5C78"/>
    <w:rsid w:val="00BD629A"/>
    <w:rsid w:val="00BD62F1"/>
    <w:rsid w:val="00BD69E7"/>
    <w:rsid w:val="00BD7171"/>
    <w:rsid w:val="00BD784E"/>
    <w:rsid w:val="00BD7C56"/>
    <w:rsid w:val="00BE08EF"/>
    <w:rsid w:val="00BE1A7C"/>
    <w:rsid w:val="00BE3255"/>
    <w:rsid w:val="00BE4878"/>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2E75"/>
    <w:rsid w:val="00C04A93"/>
    <w:rsid w:val="00C059F9"/>
    <w:rsid w:val="00C05CE0"/>
    <w:rsid w:val="00C0629C"/>
    <w:rsid w:val="00C0777A"/>
    <w:rsid w:val="00C079CE"/>
    <w:rsid w:val="00C113C6"/>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4751A"/>
    <w:rsid w:val="00C5093D"/>
    <w:rsid w:val="00C50995"/>
    <w:rsid w:val="00C509CE"/>
    <w:rsid w:val="00C50DF3"/>
    <w:rsid w:val="00C52915"/>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47D"/>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A5B73"/>
    <w:rsid w:val="00CB2D58"/>
    <w:rsid w:val="00CB3534"/>
    <w:rsid w:val="00CB45A1"/>
    <w:rsid w:val="00CB6853"/>
    <w:rsid w:val="00CB69DE"/>
    <w:rsid w:val="00CB7AD0"/>
    <w:rsid w:val="00CC030E"/>
    <w:rsid w:val="00CC0B80"/>
    <w:rsid w:val="00CC1BA0"/>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3F3"/>
    <w:rsid w:val="00CF054E"/>
    <w:rsid w:val="00CF20E3"/>
    <w:rsid w:val="00CF30A9"/>
    <w:rsid w:val="00CF3841"/>
    <w:rsid w:val="00CF620C"/>
    <w:rsid w:val="00CF65B5"/>
    <w:rsid w:val="00D00BA3"/>
    <w:rsid w:val="00D05335"/>
    <w:rsid w:val="00D05C22"/>
    <w:rsid w:val="00D06665"/>
    <w:rsid w:val="00D07B82"/>
    <w:rsid w:val="00D1495D"/>
    <w:rsid w:val="00D14E34"/>
    <w:rsid w:val="00D165A8"/>
    <w:rsid w:val="00D16BB2"/>
    <w:rsid w:val="00D17AC5"/>
    <w:rsid w:val="00D17EB6"/>
    <w:rsid w:val="00D20C25"/>
    <w:rsid w:val="00D21661"/>
    <w:rsid w:val="00D22187"/>
    <w:rsid w:val="00D22803"/>
    <w:rsid w:val="00D237ED"/>
    <w:rsid w:val="00D238B2"/>
    <w:rsid w:val="00D23A6D"/>
    <w:rsid w:val="00D23F96"/>
    <w:rsid w:val="00D242B0"/>
    <w:rsid w:val="00D2683C"/>
    <w:rsid w:val="00D309CC"/>
    <w:rsid w:val="00D32320"/>
    <w:rsid w:val="00D324F9"/>
    <w:rsid w:val="00D33957"/>
    <w:rsid w:val="00D35FEF"/>
    <w:rsid w:val="00D4156E"/>
    <w:rsid w:val="00D41D01"/>
    <w:rsid w:val="00D41D17"/>
    <w:rsid w:val="00D438FA"/>
    <w:rsid w:val="00D4587A"/>
    <w:rsid w:val="00D463D6"/>
    <w:rsid w:val="00D46431"/>
    <w:rsid w:val="00D46607"/>
    <w:rsid w:val="00D47831"/>
    <w:rsid w:val="00D51087"/>
    <w:rsid w:val="00D520AA"/>
    <w:rsid w:val="00D53DBC"/>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757"/>
    <w:rsid w:val="00D74B53"/>
    <w:rsid w:val="00D74E7B"/>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599"/>
    <w:rsid w:val="00D967A2"/>
    <w:rsid w:val="00D975F5"/>
    <w:rsid w:val="00D97761"/>
    <w:rsid w:val="00D97CE6"/>
    <w:rsid w:val="00DA3736"/>
    <w:rsid w:val="00DA3B10"/>
    <w:rsid w:val="00DA3C0D"/>
    <w:rsid w:val="00DA4E3C"/>
    <w:rsid w:val="00DA7A03"/>
    <w:rsid w:val="00DB01EB"/>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3C25"/>
    <w:rsid w:val="00DE4574"/>
    <w:rsid w:val="00DE55C3"/>
    <w:rsid w:val="00DE5A38"/>
    <w:rsid w:val="00DE69C6"/>
    <w:rsid w:val="00DE7AA0"/>
    <w:rsid w:val="00DF02BA"/>
    <w:rsid w:val="00DF19EA"/>
    <w:rsid w:val="00DF1E17"/>
    <w:rsid w:val="00DF2B1F"/>
    <w:rsid w:val="00DF33DB"/>
    <w:rsid w:val="00DF6189"/>
    <w:rsid w:val="00DF62CD"/>
    <w:rsid w:val="00DF63C1"/>
    <w:rsid w:val="00DF6424"/>
    <w:rsid w:val="00DF6ABF"/>
    <w:rsid w:val="00E02F18"/>
    <w:rsid w:val="00E03AA2"/>
    <w:rsid w:val="00E0431F"/>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3B3A"/>
    <w:rsid w:val="00E35B70"/>
    <w:rsid w:val="00E3687A"/>
    <w:rsid w:val="00E36A63"/>
    <w:rsid w:val="00E40500"/>
    <w:rsid w:val="00E40AE6"/>
    <w:rsid w:val="00E40E1C"/>
    <w:rsid w:val="00E427F6"/>
    <w:rsid w:val="00E44582"/>
    <w:rsid w:val="00E44603"/>
    <w:rsid w:val="00E46A3C"/>
    <w:rsid w:val="00E471F4"/>
    <w:rsid w:val="00E50F5D"/>
    <w:rsid w:val="00E513C1"/>
    <w:rsid w:val="00E52814"/>
    <w:rsid w:val="00E54B95"/>
    <w:rsid w:val="00E62D5A"/>
    <w:rsid w:val="00E62F9B"/>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97F17"/>
    <w:rsid w:val="00EA18AF"/>
    <w:rsid w:val="00EA4492"/>
    <w:rsid w:val="00EA4AD5"/>
    <w:rsid w:val="00EA67D7"/>
    <w:rsid w:val="00EB061A"/>
    <w:rsid w:val="00EB1120"/>
    <w:rsid w:val="00EB1575"/>
    <w:rsid w:val="00EB271D"/>
    <w:rsid w:val="00EB291F"/>
    <w:rsid w:val="00EB36BA"/>
    <w:rsid w:val="00EB7A6E"/>
    <w:rsid w:val="00EB7E28"/>
    <w:rsid w:val="00EC14B1"/>
    <w:rsid w:val="00EC17AD"/>
    <w:rsid w:val="00EC24D5"/>
    <w:rsid w:val="00EC25E7"/>
    <w:rsid w:val="00EC3927"/>
    <w:rsid w:val="00EC4847"/>
    <w:rsid w:val="00EC4A25"/>
    <w:rsid w:val="00EC4F16"/>
    <w:rsid w:val="00EC54B2"/>
    <w:rsid w:val="00EC55DC"/>
    <w:rsid w:val="00EC6AC3"/>
    <w:rsid w:val="00EC7246"/>
    <w:rsid w:val="00ED2D3C"/>
    <w:rsid w:val="00ED4A60"/>
    <w:rsid w:val="00ED729A"/>
    <w:rsid w:val="00EE0137"/>
    <w:rsid w:val="00EE0194"/>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3FD2"/>
    <w:rsid w:val="00F15570"/>
    <w:rsid w:val="00F169CF"/>
    <w:rsid w:val="00F17BC7"/>
    <w:rsid w:val="00F200BB"/>
    <w:rsid w:val="00F21311"/>
    <w:rsid w:val="00F229FC"/>
    <w:rsid w:val="00F22A63"/>
    <w:rsid w:val="00F22EC7"/>
    <w:rsid w:val="00F26D2F"/>
    <w:rsid w:val="00F276A3"/>
    <w:rsid w:val="00F30DBA"/>
    <w:rsid w:val="00F31BA7"/>
    <w:rsid w:val="00F32234"/>
    <w:rsid w:val="00F32507"/>
    <w:rsid w:val="00F325C8"/>
    <w:rsid w:val="00F3347C"/>
    <w:rsid w:val="00F34849"/>
    <w:rsid w:val="00F35A8C"/>
    <w:rsid w:val="00F35E69"/>
    <w:rsid w:val="00F37BB1"/>
    <w:rsid w:val="00F4310F"/>
    <w:rsid w:val="00F46B7B"/>
    <w:rsid w:val="00F479BC"/>
    <w:rsid w:val="00F47A34"/>
    <w:rsid w:val="00F54BE6"/>
    <w:rsid w:val="00F55C49"/>
    <w:rsid w:val="00F55F74"/>
    <w:rsid w:val="00F565B6"/>
    <w:rsid w:val="00F62AEB"/>
    <w:rsid w:val="00F63525"/>
    <w:rsid w:val="00F644CD"/>
    <w:rsid w:val="00F653B8"/>
    <w:rsid w:val="00F662C2"/>
    <w:rsid w:val="00F67A75"/>
    <w:rsid w:val="00F70647"/>
    <w:rsid w:val="00F70773"/>
    <w:rsid w:val="00F71C69"/>
    <w:rsid w:val="00F722E2"/>
    <w:rsid w:val="00F72CD2"/>
    <w:rsid w:val="00F72F4F"/>
    <w:rsid w:val="00F7401D"/>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B03DC"/>
    <w:rsid w:val="00FB133A"/>
    <w:rsid w:val="00FB4DCE"/>
    <w:rsid w:val="00FB50B5"/>
    <w:rsid w:val="00FB55B7"/>
    <w:rsid w:val="00FB586F"/>
    <w:rsid w:val="00FB59CE"/>
    <w:rsid w:val="00FB645D"/>
    <w:rsid w:val="00FB6A3D"/>
    <w:rsid w:val="00FB7308"/>
    <w:rsid w:val="00FC1192"/>
    <w:rsid w:val="00FC42B7"/>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484E"/>
    <w:rsid w:val="00FF673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2025-03-27T17:16:00Z</dcterms:created>
  <dcterms:modified xsi:type="dcterms:W3CDTF">2025-03-27T17:16:00Z</dcterms:modified>
  <cp:category/>
</cp:coreProperties>
</file>